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91A" w:rsidRPr="00D56E88" w:rsidRDefault="00DF591A" w:rsidP="00D56E88">
      <w:pPr>
        <w:widowControl/>
        <w:shd w:val="clear" w:color="auto" w:fill="FFFFFF"/>
        <w:rPr>
          <w:rFonts w:ascii="Times New Roman" w:hAnsi="Times New Roman" w:cs="Arial"/>
          <w:bCs/>
          <w:spacing w:val="-1"/>
        </w:rPr>
      </w:pP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Pr>
          <w:rFonts w:ascii="Arial" w:hAnsi="Arial" w:cs="Arial"/>
          <w:bCs/>
          <w:spacing w:val="-1"/>
        </w:rPr>
        <w:tab/>
      </w:r>
      <w:r w:rsidRPr="00D56E88">
        <w:rPr>
          <w:rFonts w:ascii="Times New Roman" w:hAnsi="Times New Roman" w:cs="Arial"/>
          <w:bCs/>
          <w:spacing w:val="-1"/>
        </w:rPr>
        <w:tab/>
        <w:t xml:space="preserve">приложение </w:t>
      </w:r>
    </w:p>
    <w:p w:rsidR="00DF591A" w:rsidRPr="00D56E88" w:rsidRDefault="00DF591A" w:rsidP="00D56E88">
      <w:pPr>
        <w:widowControl/>
        <w:shd w:val="clear" w:color="auto" w:fill="FFFFFF"/>
        <w:rPr>
          <w:rFonts w:ascii="Times New Roman" w:hAnsi="Times New Roman" w:cs="Arial"/>
          <w:bCs/>
          <w:spacing w:val="-1"/>
        </w:rPr>
      </w:pP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Pr>
          <w:rFonts w:ascii="Times New Roman" w:hAnsi="Times New Roman" w:cs="Arial"/>
          <w:bCs/>
          <w:spacing w:val="-1"/>
        </w:rPr>
        <w:tab/>
      </w:r>
      <w:r w:rsidRPr="00D56E88">
        <w:rPr>
          <w:rFonts w:ascii="Times New Roman" w:hAnsi="Times New Roman" w:cs="Arial"/>
          <w:bCs/>
          <w:spacing w:val="-1"/>
        </w:rPr>
        <w:t xml:space="preserve"> к постановлению администрации г</w:t>
      </w:r>
      <w:r>
        <w:rPr>
          <w:rFonts w:ascii="Times New Roman" w:hAnsi="Times New Roman" w:cs="Arial"/>
          <w:bCs/>
          <w:spacing w:val="-1"/>
        </w:rPr>
        <w:t>.</w:t>
      </w:r>
      <w:r w:rsidRPr="00D56E88">
        <w:rPr>
          <w:rFonts w:ascii="Times New Roman" w:hAnsi="Times New Roman" w:cs="Arial"/>
          <w:bCs/>
          <w:spacing w:val="-1"/>
        </w:rPr>
        <w:t xml:space="preserve"> Орла </w:t>
      </w:r>
    </w:p>
    <w:p w:rsidR="00DF591A" w:rsidRPr="00D56E88" w:rsidRDefault="00DF591A" w:rsidP="00D56E88">
      <w:pPr>
        <w:widowControl/>
        <w:shd w:val="clear" w:color="auto" w:fill="FFFFFF"/>
        <w:rPr>
          <w:rFonts w:ascii="Times New Roman" w:hAnsi="Times New Roman" w:cs="Arial"/>
        </w:rPr>
      </w:pPr>
      <w:r w:rsidRPr="00D56E88">
        <w:rPr>
          <w:rFonts w:ascii="Times New Roman" w:hAnsi="Times New Roman" w:cs="Arial"/>
          <w:bCs/>
          <w:spacing w:val="-1"/>
        </w:rPr>
        <w:t xml:space="preserve"> </w:t>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sidRPr="00D56E88">
        <w:rPr>
          <w:rFonts w:ascii="Times New Roman" w:hAnsi="Times New Roman" w:cs="Arial"/>
          <w:bCs/>
          <w:spacing w:val="-1"/>
        </w:rPr>
        <w:tab/>
      </w:r>
      <w:r>
        <w:rPr>
          <w:rFonts w:ascii="Times New Roman" w:hAnsi="Times New Roman" w:cs="Arial"/>
          <w:bCs/>
          <w:spacing w:val="-1"/>
        </w:rPr>
        <w:tab/>
      </w:r>
      <w:r w:rsidRPr="00D56E88">
        <w:rPr>
          <w:rFonts w:ascii="Times New Roman" w:hAnsi="Times New Roman" w:cs="Arial"/>
          <w:bCs/>
          <w:spacing w:val="-1"/>
        </w:rPr>
        <w:t xml:space="preserve"> _______________2016 №________</w:t>
      </w:r>
    </w:p>
    <w:p w:rsidR="00DF591A" w:rsidRDefault="00DF591A" w:rsidP="00D56E88">
      <w:pPr>
        <w:widowControl/>
        <w:shd w:val="clear" w:color="auto" w:fill="FFFFFF"/>
        <w:ind w:left="9120"/>
        <w:jc w:val="center"/>
        <w:rPr>
          <w:rFonts w:ascii="Arial" w:hAnsi="Arial" w:cs="Arial"/>
        </w:rPr>
      </w:pPr>
    </w:p>
    <w:p w:rsidR="00DF591A" w:rsidRDefault="00DF591A" w:rsidP="00EC7677">
      <w:pPr>
        <w:shd w:val="clear" w:color="auto" w:fill="FFFFFF"/>
        <w:jc w:val="center"/>
        <w:rPr>
          <w:rFonts w:ascii="Times New Roman" w:hAnsi="Times New Roman" w:cs="Times New Roman"/>
          <w:color w:val="000000"/>
          <w:spacing w:val="-1"/>
        </w:rPr>
      </w:pPr>
      <w:r w:rsidRPr="007D57FC">
        <w:rPr>
          <w:rFonts w:ascii="Times New Roman" w:hAnsi="Times New Roman" w:cs="Times New Roman"/>
          <w:color w:val="000000"/>
          <w:spacing w:val="-1"/>
        </w:rPr>
        <w:t>Список</w:t>
      </w:r>
    </w:p>
    <w:p w:rsidR="00DF591A" w:rsidRDefault="00DF591A" w:rsidP="00EC7677">
      <w:pPr>
        <w:shd w:val="clear" w:color="auto" w:fill="FFFFFF"/>
        <w:jc w:val="center"/>
        <w:rPr>
          <w:rFonts w:ascii="Times New Roman" w:hAnsi="Times New Roman" w:cs="Times New Roman"/>
          <w:color w:val="000000"/>
          <w:spacing w:val="1"/>
        </w:rPr>
      </w:pPr>
      <w:r w:rsidRPr="007D57FC">
        <w:rPr>
          <w:rFonts w:ascii="Times New Roman" w:hAnsi="Times New Roman" w:cs="Times New Roman"/>
          <w:color w:val="000000"/>
          <w:spacing w:val="-3"/>
        </w:rPr>
        <w:t xml:space="preserve"> избирательных участков, </w:t>
      </w:r>
      <w:r w:rsidRPr="007D57FC">
        <w:rPr>
          <w:rFonts w:ascii="Times New Roman" w:hAnsi="Times New Roman" w:cs="Times New Roman"/>
          <w:color w:val="000000"/>
          <w:spacing w:val="-1"/>
        </w:rPr>
        <w:t>участков референдума,</w:t>
      </w:r>
      <w:r w:rsidRPr="007D57FC">
        <w:rPr>
          <w:rFonts w:ascii="Times New Roman" w:hAnsi="Times New Roman" w:cs="Times New Roman"/>
          <w:color w:val="000000"/>
          <w:spacing w:val="6"/>
        </w:rPr>
        <w:t xml:space="preserve"> </w:t>
      </w:r>
      <w:r w:rsidRPr="007D57FC">
        <w:rPr>
          <w:rFonts w:ascii="Times New Roman" w:hAnsi="Times New Roman" w:cs="Times New Roman"/>
          <w:color w:val="000000"/>
          <w:spacing w:val="-3"/>
        </w:rPr>
        <w:t xml:space="preserve">образованных на территории </w:t>
      </w:r>
      <w:r>
        <w:rPr>
          <w:rFonts w:ascii="Times New Roman" w:hAnsi="Times New Roman" w:cs="Times New Roman"/>
          <w:color w:val="000000"/>
          <w:spacing w:val="-3"/>
        </w:rPr>
        <w:t>муниципального образования «Город Орел»</w:t>
      </w:r>
      <w:r>
        <w:rPr>
          <w:rFonts w:ascii="Times New Roman" w:hAnsi="Times New Roman" w:cs="Times New Roman"/>
          <w:color w:val="000000"/>
          <w:spacing w:val="1"/>
        </w:rPr>
        <w:t xml:space="preserve"> для проведения голосования и подсчета голосов избирателей, участников референдума.</w:t>
      </w:r>
    </w:p>
    <w:p w:rsidR="00DF591A" w:rsidRPr="007D57FC" w:rsidRDefault="00DF591A" w:rsidP="00EC7677">
      <w:pPr>
        <w:shd w:val="clear" w:color="auto" w:fill="FFFFFF"/>
        <w:jc w:val="center"/>
        <w:rPr>
          <w:rFonts w:ascii="Times New Roman" w:hAnsi="Times New Roman" w:cs="Times New Roman"/>
          <w:bCs/>
        </w:rPr>
      </w:pPr>
      <w:r>
        <w:rPr>
          <w:rFonts w:ascii="Times New Roman" w:hAnsi="Times New Roman" w:cs="Times New Roman"/>
          <w:color w:val="000000"/>
          <w:spacing w:val="1"/>
        </w:rPr>
        <w:t>Список</w:t>
      </w:r>
      <w:r w:rsidRPr="007D57FC">
        <w:rPr>
          <w:rFonts w:ascii="Times New Roman" w:hAnsi="Times New Roman" w:cs="Times New Roman"/>
          <w:color w:val="000000"/>
          <w:spacing w:val="-3"/>
        </w:rPr>
        <w:t xml:space="preserve"> избирательных участков, </w:t>
      </w:r>
      <w:r w:rsidRPr="007D57FC">
        <w:rPr>
          <w:rFonts w:ascii="Times New Roman" w:hAnsi="Times New Roman" w:cs="Times New Roman"/>
          <w:color w:val="000000"/>
          <w:spacing w:val="-1"/>
        </w:rPr>
        <w:t>участков референдума,</w:t>
      </w:r>
      <w:r w:rsidRPr="007D57FC">
        <w:rPr>
          <w:rFonts w:ascii="Times New Roman" w:hAnsi="Times New Roman" w:cs="Times New Roman"/>
          <w:color w:val="000000"/>
          <w:spacing w:val="6"/>
        </w:rPr>
        <w:t xml:space="preserve"> </w:t>
      </w:r>
      <w:r w:rsidRPr="007D57FC">
        <w:rPr>
          <w:rFonts w:ascii="Times New Roman" w:hAnsi="Times New Roman" w:cs="Times New Roman"/>
          <w:color w:val="000000"/>
          <w:spacing w:val="-3"/>
        </w:rPr>
        <w:t xml:space="preserve">образованных на территории </w:t>
      </w:r>
      <w:r>
        <w:rPr>
          <w:rFonts w:ascii="Times New Roman" w:hAnsi="Times New Roman" w:cs="Times New Roman"/>
          <w:color w:val="000000"/>
          <w:spacing w:val="-3"/>
        </w:rPr>
        <w:t>Железнодорожного района города Орла</w:t>
      </w:r>
    </w:p>
    <w:tbl>
      <w:tblPr>
        <w:tblW w:w="15555" w:type="dxa"/>
        <w:tblInd w:w="-292" w:type="dxa"/>
        <w:tblLayout w:type="fixed"/>
        <w:tblLook w:val="00A0"/>
      </w:tblPr>
      <w:tblGrid>
        <w:gridCol w:w="816"/>
        <w:gridCol w:w="1883"/>
        <w:gridCol w:w="2879"/>
        <w:gridCol w:w="5398"/>
        <w:gridCol w:w="1620"/>
        <w:gridCol w:w="2959"/>
      </w:tblGrid>
      <w:tr w:rsidR="00DF591A" w:rsidRPr="007D57FC" w:rsidTr="00EC7677">
        <w:tc>
          <w:tcPr>
            <w:tcW w:w="816" w:type="dxa"/>
            <w:tcBorders>
              <w:top w:val="single" w:sz="4" w:space="0" w:color="000000"/>
              <w:left w:val="single" w:sz="4" w:space="0" w:color="000000"/>
              <w:bottom w:val="single" w:sz="4" w:space="0" w:color="000000"/>
              <w:right w:val="nil"/>
            </w:tcBorders>
            <w:vAlign w:val="center"/>
          </w:tcPr>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 п/п</w:t>
            </w:r>
          </w:p>
        </w:tc>
        <w:tc>
          <w:tcPr>
            <w:tcW w:w="1884" w:type="dxa"/>
            <w:tcBorders>
              <w:top w:val="single" w:sz="4" w:space="0" w:color="000000"/>
              <w:left w:val="single" w:sz="4" w:space="0" w:color="000000"/>
              <w:bottom w:val="single" w:sz="4" w:space="0" w:color="000000"/>
              <w:right w:val="nil"/>
            </w:tcBorders>
            <w:vAlign w:val="center"/>
          </w:tcPr>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w:t>
            </w:r>
          </w:p>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избирательного</w:t>
            </w:r>
          </w:p>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участка</w:t>
            </w:r>
          </w:p>
        </w:tc>
        <w:tc>
          <w:tcPr>
            <w:tcW w:w="2880" w:type="dxa"/>
            <w:tcBorders>
              <w:top w:val="single" w:sz="4" w:space="0" w:color="000000"/>
              <w:left w:val="single" w:sz="4" w:space="0" w:color="000000"/>
              <w:bottom w:val="single" w:sz="4" w:space="0" w:color="000000"/>
              <w:right w:val="nil"/>
            </w:tcBorders>
            <w:vAlign w:val="center"/>
          </w:tcPr>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Центр</w:t>
            </w:r>
          </w:p>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избирательного участка</w:t>
            </w:r>
          </w:p>
        </w:tc>
        <w:tc>
          <w:tcPr>
            <w:tcW w:w="5400" w:type="dxa"/>
            <w:tcBorders>
              <w:top w:val="single" w:sz="4" w:space="0" w:color="000000"/>
              <w:left w:val="single" w:sz="4" w:space="0" w:color="000000"/>
              <w:bottom w:val="single" w:sz="4" w:space="0" w:color="000000"/>
              <w:right w:val="nil"/>
            </w:tcBorders>
            <w:vAlign w:val="center"/>
          </w:tcPr>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Описание границ избирательного участка</w:t>
            </w:r>
          </w:p>
        </w:tc>
        <w:tc>
          <w:tcPr>
            <w:tcW w:w="1620" w:type="dxa"/>
            <w:tcBorders>
              <w:top w:val="single" w:sz="4" w:space="0" w:color="000000"/>
              <w:left w:val="single" w:sz="4" w:space="0" w:color="000000"/>
              <w:bottom w:val="single" w:sz="4" w:space="0" w:color="000000"/>
              <w:right w:val="nil"/>
            </w:tcBorders>
            <w:vAlign w:val="center"/>
          </w:tcPr>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Количество избирателей</w:t>
            </w:r>
          </w:p>
          <w:p w:rsidR="00DF591A" w:rsidRPr="007D57FC" w:rsidRDefault="00DF591A">
            <w:pPr>
              <w:spacing w:line="276" w:lineRule="auto"/>
              <w:jc w:val="center"/>
              <w:rPr>
                <w:rFonts w:ascii="Times New Roman" w:hAnsi="Times New Roman" w:cs="Times New Roman"/>
                <w:bCs/>
              </w:rPr>
            </w:pPr>
            <w:r w:rsidRPr="007D57FC">
              <w:rPr>
                <w:rFonts w:ascii="Times New Roman" w:hAnsi="Times New Roman" w:cs="Times New Roman"/>
                <w:bCs/>
              </w:rPr>
              <w:t>на участке</w:t>
            </w:r>
          </w:p>
        </w:tc>
        <w:tc>
          <w:tcPr>
            <w:tcW w:w="2960" w:type="dxa"/>
            <w:tcBorders>
              <w:top w:val="single" w:sz="4" w:space="0" w:color="000000"/>
              <w:left w:val="single" w:sz="4" w:space="0" w:color="000000"/>
              <w:bottom w:val="single" w:sz="4" w:space="0" w:color="000000"/>
              <w:right w:val="single" w:sz="4" w:space="0" w:color="000000"/>
            </w:tcBorders>
            <w:vAlign w:val="center"/>
          </w:tcPr>
          <w:p w:rsidR="00DF591A" w:rsidRPr="007D57FC" w:rsidRDefault="00DF591A">
            <w:pPr>
              <w:pStyle w:val="BodyText"/>
              <w:spacing w:after="0" w:line="240" w:lineRule="auto"/>
              <w:jc w:val="center"/>
              <w:rPr>
                <w:rFonts w:ascii="Times New Roman" w:hAnsi="Times New Roman" w:cs="Times New Roman"/>
              </w:rPr>
            </w:pPr>
            <w:r w:rsidRPr="007D57FC">
              <w:rPr>
                <w:rFonts w:ascii="Times New Roman" w:hAnsi="Times New Roman" w:cs="Times New Roman"/>
                <w:bCs/>
              </w:rPr>
              <w:t>Место нахождения и номер телефона участковой избирательной комиссии</w:t>
            </w:r>
          </w:p>
        </w:tc>
      </w:tr>
      <w:tr w:rsidR="00DF591A" w:rsidRPr="007D57FC" w:rsidTr="00EC7677">
        <w:tc>
          <w:tcPr>
            <w:tcW w:w="816" w:type="dxa"/>
            <w:tcBorders>
              <w:top w:val="single" w:sz="4" w:space="0" w:color="000000"/>
              <w:left w:val="single" w:sz="4" w:space="0" w:color="000000"/>
              <w:bottom w:val="single" w:sz="4" w:space="0" w:color="000000"/>
              <w:right w:val="nil"/>
            </w:tcBorders>
            <w:vAlign w:val="center"/>
          </w:tcPr>
          <w:p w:rsidR="00DF591A" w:rsidRPr="007D57FC" w:rsidRDefault="00DF591A">
            <w:pPr>
              <w:spacing w:after="160" w:line="276" w:lineRule="auto"/>
              <w:jc w:val="center"/>
              <w:rPr>
                <w:rFonts w:ascii="Times New Roman" w:hAnsi="Times New Roman" w:cs="Times New Roman"/>
              </w:rPr>
            </w:pPr>
            <w:r w:rsidRPr="007D57FC">
              <w:rPr>
                <w:rFonts w:ascii="Times New Roman" w:hAnsi="Times New Roman" w:cs="Times New Roman"/>
              </w:rPr>
              <w:t>1</w:t>
            </w:r>
          </w:p>
        </w:tc>
        <w:tc>
          <w:tcPr>
            <w:tcW w:w="1884" w:type="dxa"/>
            <w:tcBorders>
              <w:top w:val="single" w:sz="4" w:space="0" w:color="000000"/>
              <w:left w:val="single" w:sz="4" w:space="0" w:color="000000"/>
              <w:bottom w:val="single" w:sz="4" w:space="0" w:color="000000"/>
              <w:right w:val="nil"/>
            </w:tcBorders>
            <w:vAlign w:val="center"/>
          </w:tcPr>
          <w:p w:rsidR="00DF591A" w:rsidRPr="007D57FC" w:rsidRDefault="00DF591A">
            <w:pPr>
              <w:spacing w:after="160" w:line="276" w:lineRule="auto"/>
              <w:jc w:val="center"/>
              <w:rPr>
                <w:rFonts w:ascii="Times New Roman" w:hAnsi="Times New Roman" w:cs="Times New Roman"/>
              </w:rPr>
            </w:pPr>
            <w:r w:rsidRPr="007D57FC">
              <w:rPr>
                <w:rFonts w:ascii="Times New Roman" w:hAnsi="Times New Roman" w:cs="Times New Roman"/>
              </w:rPr>
              <w:t>2</w:t>
            </w:r>
          </w:p>
        </w:tc>
        <w:tc>
          <w:tcPr>
            <w:tcW w:w="2880" w:type="dxa"/>
            <w:tcBorders>
              <w:top w:val="single" w:sz="4" w:space="0" w:color="000000"/>
              <w:left w:val="single" w:sz="4" w:space="0" w:color="000000"/>
              <w:bottom w:val="single" w:sz="4" w:space="0" w:color="000000"/>
              <w:right w:val="nil"/>
            </w:tcBorders>
            <w:vAlign w:val="center"/>
          </w:tcPr>
          <w:p w:rsidR="00DF591A" w:rsidRPr="007D57FC" w:rsidRDefault="00DF591A">
            <w:pPr>
              <w:spacing w:after="160" w:line="276" w:lineRule="auto"/>
              <w:jc w:val="center"/>
              <w:rPr>
                <w:rFonts w:ascii="Times New Roman" w:hAnsi="Times New Roman" w:cs="Times New Roman"/>
              </w:rPr>
            </w:pPr>
            <w:r w:rsidRPr="007D57FC">
              <w:rPr>
                <w:rFonts w:ascii="Times New Roman" w:hAnsi="Times New Roman" w:cs="Times New Roman"/>
              </w:rPr>
              <w:t>3</w:t>
            </w:r>
          </w:p>
        </w:tc>
        <w:tc>
          <w:tcPr>
            <w:tcW w:w="5400" w:type="dxa"/>
            <w:tcBorders>
              <w:top w:val="single" w:sz="4" w:space="0" w:color="000000"/>
              <w:left w:val="single" w:sz="4" w:space="0" w:color="000000"/>
              <w:bottom w:val="single" w:sz="4" w:space="0" w:color="000000"/>
              <w:right w:val="nil"/>
            </w:tcBorders>
            <w:vAlign w:val="center"/>
          </w:tcPr>
          <w:p w:rsidR="00DF591A" w:rsidRPr="007D57FC" w:rsidRDefault="00DF591A">
            <w:pPr>
              <w:spacing w:after="160" w:line="276" w:lineRule="auto"/>
              <w:jc w:val="center"/>
              <w:rPr>
                <w:rFonts w:ascii="Times New Roman" w:hAnsi="Times New Roman" w:cs="Times New Roman"/>
              </w:rPr>
            </w:pPr>
            <w:r w:rsidRPr="007D57FC">
              <w:rPr>
                <w:rFonts w:ascii="Times New Roman" w:hAnsi="Times New Roman" w:cs="Times New Roman"/>
              </w:rPr>
              <w:t>4</w:t>
            </w:r>
          </w:p>
        </w:tc>
        <w:tc>
          <w:tcPr>
            <w:tcW w:w="1620" w:type="dxa"/>
            <w:tcBorders>
              <w:top w:val="single" w:sz="4" w:space="0" w:color="000000"/>
              <w:left w:val="single" w:sz="4" w:space="0" w:color="000000"/>
              <w:bottom w:val="single" w:sz="4" w:space="0" w:color="000000"/>
              <w:right w:val="nil"/>
            </w:tcBorders>
            <w:vAlign w:val="center"/>
          </w:tcPr>
          <w:p w:rsidR="00DF591A" w:rsidRPr="007D57FC" w:rsidRDefault="00DF591A">
            <w:pPr>
              <w:spacing w:after="160" w:line="276" w:lineRule="auto"/>
              <w:jc w:val="center"/>
              <w:rPr>
                <w:rFonts w:ascii="Times New Roman" w:hAnsi="Times New Roman" w:cs="Times New Roman"/>
              </w:rPr>
            </w:pPr>
            <w:r w:rsidRPr="007D57FC">
              <w:rPr>
                <w:rFonts w:ascii="Times New Roman" w:hAnsi="Times New Roman" w:cs="Times New Roman"/>
              </w:rPr>
              <w:t>5</w:t>
            </w:r>
          </w:p>
        </w:tc>
        <w:tc>
          <w:tcPr>
            <w:tcW w:w="2960" w:type="dxa"/>
            <w:tcBorders>
              <w:top w:val="single" w:sz="4" w:space="0" w:color="000000"/>
              <w:left w:val="single" w:sz="4" w:space="0" w:color="000000"/>
              <w:bottom w:val="single" w:sz="4" w:space="0" w:color="000000"/>
              <w:right w:val="single" w:sz="4" w:space="0" w:color="000000"/>
            </w:tcBorders>
            <w:vAlign w:val="center"/>
          </w:tcPr>
          <w:p w:rsidR="00DF591A" w:rsidRPr="007D57FC" w:rsidRDefault="00DF591A">
            <w:pPr>
              <w:pStyle w:val="BodyText"/>
              <w:spacing w:after="120" w:line="240" w:lineRule="auto"/>
              <w:jc w:val="center"/>
              <w:rPr>
                <w:rFonts w:ascii="Times New Roman" w:hAnsi="Times New Roman" w:cs="Times New Roman"/>
              </w:rPr>
            </w:pPr>
            <w:r w:rsidRPr="007D57FC">
              <w:rPr>
                <w:rFonts w:ascii="Times New Roman" w:hAnsi="Times New Roman" w:cs="Times New Roman"/>
              </w:rPr>
              <w:t>6</w:t>
            </w: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70"/>
                <w:tab w:val="left" w:pos="1587"/>
              </w:tabs>
              <w:autoSpaceDE w:val="0"/>
              <w:snapToGrid w:val="0"/>
              <w:spacing w:line="276" w:lineRule="auto"/>
              <w:jc w:val="center"/>
              <w:rPr>
                <w:rFonts w:ascii="Times New Roman" w:hAnsi="Times New Roman" w:cs="Times New Roman"/>
                <w:bCs/>
                <w:color w:val="000000"/>
              </w:rPr>
            </w:pPr>
          </w:p>
          <w:p w:rsidR="00DF591A" w:rsidRPr="007D57FC" w:rsidRDefault="00DF591A">
            <w:pPr>
              <w:tabs>
                <w:tab w:val="left" w:pos="2267"/>
                <w:tab w:val="left" w:pos="5879"/>
              </w:tabs>
              <w:autoSpaceDE w:val="0"/>
              <w:spacing w:before="21"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1</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line="276" w:lineRule="auto"/>
              <w:ind w:firstLine="34"/>
              <w:rPr>
                <w:rFonts w:ascii="Times New Roman" w:hAnsi="Times New Roman" w:cs="Times New Roman"/>
                <w:color w:val="000000"/>
              </w:rPr>
            </w:pPr>
            <w:r w:rsidRPr="007D57FC">
              <w:rPr>
                <w:rFonts w:ascii="Times New Roman" w:hAnsi="Times New Roman" w:cs="Times New Roman"/>
                <w:color w:val="000000"/>
              </w:rPr>
              <w:t>Бюджетное учреждение культуры Орловской области  "Орловский театр кукол"</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 w:val="left" w:pos="907"/>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Дубровинского набережная</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66, 68, 74, 74А, 86, 88, 90, 92</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Покровская улица</w:t>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18, 20, 28, 29, 31</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Советская улица</w:t>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5А, 11, 15, 17, 19, 20, 25</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Степана Разина улица</w:t>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1, 11, 14, 16</w:t>
            </w:r>
          </w:p>
        </w:tc>
        <w:tc>
          <w:tcPr>
            <w:tcW w:w="162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2580</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rPr>
                <w:rFonts w:ascii="Times New Roman" w:hAnsi="Times New Roman" w:cs="Times New Roman"/>
                <w:color w:val="000000"/>
              </w:rPr>
            </w:pPr>
            <w:r w:rsidRPr="007D57FC">
              <w:rPr>
                <w:rFonts w:ascii="Times New Roman" w:hAnsi="Times New Roman" w:cs="Times New Roman"/>
                <w:color w:val="000000"/>
              </w:rPr>
              <w:t>ул. Советская, 29</w:t>
            </w:r>
          </w:p>
          <w:p w:rsidR="00DF591A" w:rsidRPr="007D57FC" w:rsidRDefault="00DF591A">
            <w:pPr>
              <w:tabs>
                <w:tab w:val="left" w:pos="12600"/>
              </w:tabs>
              <w:spacing w:after="160" w:line="276" w:lineRule="auto"/>
              <w:rPr>
                <w:rFonts w:ascii="Times New Roman" w:hAnsi="Times New Roman" w:cs="Times New Roman"/>
              </w:rPr>
            </w:pPr>
            <w:r w:rsidRPr="007D57FC">
              <w:rPr>
                <w:rFonts w:ascii="Times New Roman" w:hAnsi="Times New Roman" w:cs="Times New Roman"/>
                <w:color w:val="000000"/>
              </w:rPr>
              <w:t>т. 42-81-58</w:t>
            </w: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2</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2267"/>
                <w:tab w:val="left" w:pos="5879"/>
              </w:tabs>
              <w:autoSpaceDE w:val="0"/>
              <w:spacing w:before="26"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2</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Бюджетное образовательное учреждение Орловской области Дополнительное профессиональное образование (повышение квалификации) специалистов «Орловский институт усовершенствования учителей»</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Дубровинского набережная</w:t>
            </w:r>
            <w:r w:rsidRPr="007D57FC">
              <w:rPr>
                <w:rFonts w:ascii="Times New Roman" w:hAnsi="Times New Roman" w:cs="Times New Roman"/>
                <w:color w:val="000000"/>
              </w:rPr>
              <w:tab/>
              <w:t xml:space="preserve"> </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94, 76 </w:t>
            </w:r>
          </w:p>
          <w:p w:rsidR="00DF591A" w:rsidRPr="007D57FC" w:rsidRDefault="00DF591A">
            <w:pPr>
              <w:tabs>
                <w:tab w:val="left" w:pos="-108"/>
                <w:tab w:val="left" w:pos="90"/>
                <w:tab w:val="left" w:pos="793"/>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Московская улица</w:t>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21</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Революции улица</w:t>
            </w:r>
            <w:r w:rsidRPr="007D57FC">
              <w:rPr>
                <w:rFonts w:ascii="Times New Roman" w:hAnsi="Times New Roman" w:cs="Times New Roman"/>
                <w:color w:val="000000"/>
              </w:rPr>
              <w:tab/>
              <w:t>11</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Советская улица</w:t>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br/>
            </w:r>
            <w:r w:rsidRPr="007D57FC">
              <w:rPr>
                <w:rFonts w:ascii="Times New Roman" w:hAnsi="Times New Roman" w:cs="Times New Roman"/>
                <w:color w:val="000000"/>
              </w:rPr>
              <w:tab/>
              <w:t xml:space="preserve"> 30, 41, 43, 51</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Степана Разина улица</w:t>
            </w:r>
            <w:r w:rsidRPr="007D57FC">
              <w:rPr>
                <w:rFonts w:ascii="Times New Roman" w:hAnsi="Times New Roman" w:cs="Times New Roman"/>
                <w:color w:val="000000"/>
              </w:rPr>
              <w:tab/>
            </w:r>
            <w:r w:rsidRPr="007D57FC">
              <w:rPr>
                <w:rFonts w:ascii="Times New Roman" w:hAnsi="Times New Roman" w:cs="Times New Roman"/>
                <w:color w:val="000000"/>
              </w:rPr>
              <w:tab/>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2, 2А, 10А, 10Б, 12</w:t>
            </w:r>
          </w:p>
        </w:tc>
        <w:tc>
          <w:tcPr>
            <w:tcW w:w="162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1751</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rPr>
                <w:rFonts w:ascii="Times New Roman" w:hAnsi="Times New Roman" w:cs="Times New Roman"/>
                <w:color w:val="000000"/>
              </w:rPr>
            </w:pPr>
            <w:r w:rsidRPr="007D57FC">
              <w:rPr>
                <w:rFonts w:ascii="Times New Roman" w:hAnsi="Times New Roman" w:cs="Times New Roman"/>
                <w:color w:val="000000"/>
              </w:rPr>
              <w:t>ул. Герцена, 19</w:t>
            </w:r>
          </w:p>
          <w:p w:rsidR="00DF591A" w:rsidRPr="007D57FC" w:rsidRDefault="00DF591A">
            <w:pPr>
              <w:tabs>
                <w:tab w:val="left" w:pos="12600"/>
              </w:tabs>
              <w:spacing w:after="160" w:line="276" w:lineRule="auto"/>
              <w:rPr>
                <w:rFonts w:ascii="Times New Roman" w:hAnsi="Times New Roman" w:cs="Times New Roman"/>
              </w:rPr>
            </w:pPr>
            <w:r w:rsidRPr="007D57FC">
              <w:rPr>
                <w:rFonts w:ascii="Times New Roman" w:hAnsi="Times New Roman" w:cs="Times New Roman"/>
                <w:color w:val="000000"/>
              </w:rPr>
              <w:t>т. 55-29-03</w:t>
            </w: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3</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2267"/>
                <w:tab w:val="left" w:pos="5879"/>
              </w:tabs>
              <w:autoSpaceDE w:val="0"/>
              <w:spacing w:before="26"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3</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rPr>
                <w:rFonts w:ascii="Times New Roman" w:hAnsi="Times New Roman" w:cs="Times New Roman"/>
                <w:color w:val="000000"/>
              </w:rPr>
            </w:pPr>
            <w:r w:rsidRPr="007D57FC">
              <w:rPr>
                <w:rFonts w:ascii="Times New Roman" w:hAnsi="Times New Roman" w:cs="Times New Roman"/>
                <w:color w:val="000000"/>
              </w:rPr>
              <w:t xml:space="preserve">Муниципальное бюджетное общеобразовательное учреждение - лицей № 4 имени Героя Советского Союза Г.Б. Злотина </w:t>
            </w:r>
            <w:r w:rsidRPr="007D57FC">
              <w:rPr>
                <w:rFonts w:ascii="Times New Roman" w:hAnsi="Times New Roman" w:cs="Times New Roman"/>
                <w:color w:val="000000"/>
              </w:rPr>
              <w:br/>
              <w:t>г. Орла</w:t>
            </w: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 w:val="left" w:pos="90"/>
                <w:tab w:val="left" w:pos="793"/>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Герцена улица</w:t>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r w:rsidRPr="007D57FC">
              <w:rPr>
                <w:rFonts w:ascii="Times New Roman" w:hAnsi="Times New Roman" w:cs="Times New Roman"/>
                <w:color w:val="000000"/>
              </w:rPr>
              <w:br/>
              <w:t>3, 9, 11, 13, 17</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Дубровинского набережная</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96, 102</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Московская улица</w:t>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41, 43, 45</w:t>
            </w:r>
          </w:p>
          <w:p w:rsidR="00DF591A" w:rsidRPr="007D57FC" w:rsidRDefault="00DF591A">
            <w:pPr>
              <w:tabs>
                <w:tab w:val="left" w:pos="-108"/>
                <w:tab w:val="left" w:pos="33"/>
                <w:tab w:val="left" w:pos="90"/>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Революции улица</w:t>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3/1, 5, 6, 7, 9, 30, 34</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Советская улица</w:t>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br/>
              <w:t xml:space="preserve"> 70А, 75</w:t>
            </w:r>
          </w:p>
        </w:tc>
        <w:tc>
          <w:tcPr>
            <w:tcW w:w="162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1967</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ул. Революции, 4</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т. 55-86-73</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4</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2267"/>
                <w:tab w:val="left" w:pos="5879"/>
              </w:tabs>
              <w:autoSpaceDE w:val="0"/>
              <w:spacing w:before="26"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4</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Бюджетное образовательное учреждение Орловской области СПО «Орловский техникум технологии и предпринимательства имени В.А. Русанова»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 w:val="left" w:pos="90"/>
                <w:tab w:val="left" w:pos="793"/>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4-я Курская улица</w:t>
            </w:r>
          </w:p>
          <w:p w:rsidR="00DF591A" w:rsidRPr="007D57FC" w:rsidRDefault="00DF591A">
            <w:pPr>
              <w:tabs>
                <w:tab w:val="left" w:pos="-108"/>
                <w:tab w:val="left" w:pos="90"/>
                <w:tab w:val="left" w:pos="793"/>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ab/>
              <w:t>2</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Дубровинского набережная</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ab/>
              <w:t xml:space="preserve"> 62</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Мира площадь</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ab/>
              <w:t xml:space="preserve"> 5, 5А, 5Б, 5В</w:t>
            </w:r>
          </w:p>
          <w:p w:rsidR="00DF591A" w:rsidRPr="007D57FC" w:rsidRDefault="00DF591A">
            <w:pPr>
              <w:tabs>
                <w:tab w:val="left" w:pos="-108"/>
                <w:tab w:val="left" w:pos="90"/>
                <w:tab w:val="left" w:pos="793"/>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Новосильская улица</w:t>
            </w:r>
          </w:p>
          <w:p w:rsidR="00DF591A" w:rsidRPr="007D57FC" w:rsidRDefault="00DF591A">
            <w:pPr>
              <w:tabs>
                <w:tab w:val="left" w:pos="-108"/>
                <w:tab w:val="left" w:pos="90"/>
                <w:tab w:val="left" w:pos="793"/>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ab/>
              <w:t>1, 2, 3, 7, 12</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Покровская улица</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ab/>
              <w:t>10, 32</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Пушкина улица</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ab/>
              <w:t>6, 8, 12, 12А, 12Б, 18</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Фомина улица</w:t>
            </w:r>
            <w:r w:rsidRPr="007D57FC">
              <w:rPr>
                <w:rFonts w:ascii="Times New Roman" w:hAnsi="Times New Roman" w:cs="Times New Roman"/>
                <w:color w:val="000000"/>
              </w:rPr>
              <w:tab/>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1, 2, 4, 5, 6, 8, 9, 11, 13, 15</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1533</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ind w:firstLine="33"/>
              <w:rPr>
                <w:rFonts w:ascii="Times New Roman" w:hAnsi="Times New Roman" w:cs="Times New Roman"/>
                <w:color w:val="000000"/>
              </w:rPr>
            </w:pPr>
            <w:r w:rsidRPr="007D57FC">
              <w:rPr>
                <w:rFonts w:ascii="Times New Roman" w:hAnsi="Times New Roman" w:cs="Times New Roman"/>
                <w:color w:val="000000"/>
              </w:rPr>
              <w:t>ул. Покровская, 8</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т. 54-10-03</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5</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2267"/>
                <w:tab w:val="left" w:pos="5879"/>
              </w:tabs>
              <w:autoSpaceDE w:val="0"/>
              <w:spacing w:before="26"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5</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 xml:space="preserve">Бюджетное образовательное учреждение  Орловской области СПО «Орловский техникум путей сообщения имени В.А. Лапочкина» </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 w:val="left" w:pos="90"/>
                <w:tab w:val="left" w:pos="793"/>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Московская улица</w:t>
            </w:r>
            <w:r w:rsidRPr="007D57FC">
              <w:rPr>
                <w:rFonts w:ascii="Times New Roman" w:hAnsi="Times New Roman" w:cs="Times New Roman"/>
                <w:color w:val="000000"/>
              </w:rPr>
              <w:tab/>
            </w:r>
            <w:r w:rsidRPr="007D57FC">
              <w:rPr>
                <w:rFonts w:ascii="Times New Roman" w:hAnsi="Times New Roman" w:cs="Times New Roman"/>
                <w:color w:val="000000"/>
              </w:rPr>
              <w:tab/>
              <w:t xml:space="preserve"> </w:t>
            </w:r>
          </w:p>
          <w:p w:rsidR="00DF591A" w:rsidRPr="007D57FC" w:rsidRDefault="00DF591A">
            <w:pPr>
              <w:tabs>
                <w:tab w:val="left" w:pos="-108"/>
                <w:tab w:val="left" w:pos="90"/>
                <w:tab w:val="left" w:pos="793"/>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24, 28, 28А</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Новосильский переулок</w:t>
            </w:r>
            <w:r w:rsidRPr="007D57FC">
              <w:rPr>
                <w:rFonts w:ascii="Times New Roman" w:hAnsi="Times New Roman" w:cs="Times New Roman"/>
                <w:color w:val="000000"/>
              </w:rPr>
              <w:tab/>
              <w:t xml:space="preserve"> </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2А, 3, 4, 4/11</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Поликарпова площадь</w:t>
            </w:r>
            <w:r w:rsidRPr="007D57FC">
              <w:rPr>
                <w:rFonts w:ascii="Times New Roman" w:hAnsi="Times New Roman" w:cs="Times New Roman"/>
                <w:color w:val="000000"/>
              </w:rPr>
              <w:tab/>
              <w:t xml:space="preserve"> </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4, 4А, 10, 18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Пушкина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7, 7А, 9, 29, 33, 35, 45, 47, 47А, 49, 49А, 53, 55</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Старо-Московская улица</w:t>
            </w:r>
            <w:r w:rsidRPr="007D57FC">
              <w:rPr>
                <w:rFonts w:ascii="Times New Roman" w:hAnsi="Times New Roman" w:cs="Times New Roman"/>
                <w:color w:val="000000"/>
              </w:rPr>
              <w:tab/>
              <w:t xml:space="preserve"> </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24, 26, 28, 30, 32, 34</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Трамвайный переулок</w:t>
            </w:r>
            <w:r w:rsidRPr="007D57FC">
              <w:rPr>
                <w:rFonts w:ascii="Times New Roman" w:hAnsi="Times New Roman" w:cs="Times New Roman"/>
                <w:color w:val="000000"/>
              </w:rPr>
              <w:tab/>
              <w:t xml:space="preserve"> </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2А, 2Б, 2В, 4</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1591</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12600"/>
              </w:tabs>
              <w:spacing w:line="276" w:lineRule="auto"/>
              <w:rPr>
                <w:rFonts w:ascii="Times New Roman" w:hAnsi="Times New Roman" w:cs="Times New Roman"/>
                <w:color w:val="000000"/>
              </w:rPr>
            </w:pPr>
            <w:r w:rsidRPr="007D57FC">
              <w:rPr>
                <w:rFonts w:ascii="Times New Roman" w:hAnsi="Times New Roman" w:cs="Times New Roman"/>
                <w:color w:val="000000"/>
              </w:rPr>
              <w:t>ул. Московская, 26</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т. 55-34-39</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6</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2267"/>
                <w:tab w:val="left" w:pos="5879"/>
              </w:tabs>
              <w:autoSpaceDE w:val="0"/>
              <w:spacing w:before="26"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6</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ind w:firstLine="34"/>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лицей № 32 имени И.М. Воробьева</w:t>
            </w:r>
            <w:r w:rsidRPr="007D57FC">
              <w:rPr>
                <w:rFonts w:ascii="Times New Roman" w:hAnsi="Times New Roman" w:cs="Times New Roman"/>
                <w:color w:val="000000"/>
              </w:rPr>
              <w:br/>
              <w:t>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1, 6, 8, 10, 12, 14, 16, 18, 20, 22, 24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2-я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 5, 7, 8, 8Б, 10, 11, 12, 13, 14, 15, 16, 17, 18, 19, 19Б, 20, 20А, 21, 21Б, 22, 23, 24, 26, 28, 30, 30Б</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3-я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4, 6, 8, 8А, 12, 24, 25, 26, 28, 29, 30, 31, 33, 35</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4-я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11, 13, 15, 17, 19, 21, 23, 23В, 27, 29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Новосильская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9, 11, 17, 19, 21, 32, 42, 44, 48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Пушкина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20, 24, 44, 46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Речной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15, 15А,</w:t>
            </w:r>
            <w:r>
              <w:rPr>
                <w:rFonts w:ascii="Times New Roman" w:hAnsi="Times New Roman" w:cs="Times New Roman"/>
                <w:color w:val="000000"/>
              </w:rPr>
              <w:t xml:space="preserve"> 19,</w:t>
            </w:r>
            <w:r w:rsidRPr="007D57FC">
              <w:rPr>
                <w:rFonts w:ascii="Times New Roman" w:hAnsi="Times New Roman" w:cs="Times New Roman"/>
                <w:color w:val="000000"/>
              </w:rPr>
              <w:t xml:space="preserve"> 25, 27, 29, 31, 33, 35, 37, 39, 39А, 41, 43</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2058</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12600"/>
              </w:tabs>
              <w:spacing w:line="276" w:lineRule="auto"/>
              <w:rPr>
                <w:rFonts w:ascii="Times New Roman" w:hAnsi="Times New Roman" w:cs="Times New Roman"/>
                <w:color w:val="000000"/>
              </w:rPr>
            </w:pPr>
            <w:r w:rsidRPr="007D57FC">
              <w:rPr>
                <w:rFonts w:ascii="Times New Roman" w:hAnsi="Times New Roman" w:cs="Times New Roman"/>
                <w:color w:val="000000"/>
              </w:rPr>
              <w:t>ул. Пушкина, 80</w:t>
            </w:r>
          </w:p>
          <w:p w:rsidR="00DF591A" w:rsidRPr="007D57FC" w:rsidRDefault="00DF591A">
            <w:pPr>
              <w:tabs>
                <w:tab w:val="left" w:pos="12600"/>
              </w:tabs>
              <w:spacing w:after="160" w:line="276" w:lineRule="auto"/>
              <w:rPr>
                <w:rFonts w:ascii="Times New Roman" w:hAnsi="Times New Roman" w:cs="Times New Roman"/>
              </w:rPr>
            </w:pPr>
            <w:r w:rsidRPr="007D57FC">
              <w:rPr>
                <w:rFonts w:ascii="Times New Roman" w:hAnsi="Times New Roman" w:cs="Times New Roman"/>
                <w:color w:val="000000"/>
              </w:rPr>
              <w:t>т. 55-41-67</w:t>
            </w: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7</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2267"/>
                <w:tab w:val="left" w:pos="5879"/>
              </w:tabs>
              <w:autoSpaceDE w:val="0"/>
              <w:spacing w:before="26"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7</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 xml:space="preserve">Муниципальное бюджетное общеобразовательное учреждение - лицей № 32 имени И.М. Воробьева </w:t>
            </w:r>
            <w:r w:rsidRPr="007D57FC">
              <w:rPr>
                <w:rFonts w:ascii="Times New Roman" w:hAnsi="Times New Roman" w:cs="Times New Roman"/>
                <w:color w:val="000000"/>
              </w:rPr>
              <w:br/>
              <w:t>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1-я Курская улица</w:t>
            </w:r>
            <w:r w:rsidRPr="007D57FC">
              <w:rPr>
                <w:rFonts w:ascii="Times New Roman" w:hAnsi="Times New Roman" w:cs="Times New Roman"/>
                <w:color w:val="000000"/>
              </w:rPr>
              <w:tab/>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19, 21, 23, 25, 26, 28, 29, 30, 31, 32, 33, 34, 35, 36,  37, 38, 39, 40, 41, 42, 43, 44, 45, 46, 54, 55, 57, 59, 61, 63, 67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2-я Курская улица</w:t>
            </w:r>
            <w:r w:rsidRPr="007D57FC">
              <w:rPr>
                <w:rFonts w:ascii="Times New Roman" w:hAnsi="Times New Roman" w:cs="Times New Roman"/>
                <w:color w:val="000000"/>
              </w:rPr>
              <w:tab/>
            </w:r>
          </w:p>
          <w:p w:rsidR="00DF591A"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31, 32, 33, 34, 39, 41, 43, 45, 51, 53, 55, 57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5 Августа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21, 23, 27, 29, 31, 33, 37, 39, 41</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Гористый переулок </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3, 4, 5, 6, 8, 10, 12, 12А, 14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Емельяна Пугачева улица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52, 54, 56, 58, 60, 61, 62, 62А, 63, 63А, 64, 65, 66, 67, 69, 70, 72, 72А, 74, 76, 78, 80, 80А, 82, 84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Культурный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20, 20А, 22, 24, 24А, 26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Новосильская улица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37, 39, 41, 43, 45, 45А, 49, 50, 51, 53, 54, 56, 57, 58, 59, 60, 61, 62, 64, 66, 66А, 68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Парковый проезд</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1А, 2, 3, 4, 5, 6, 7, 8, 9, 10, 12, 14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Пушкина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57, 61, 63, 65, 65Г, 67, 69, 71, 71А, 73, 75, 77, 79, 81, 82, 83, 84, 85, 86, 87, 88, 89, 90, 91, 92, 93, 94, 95, 97, 98, 98А, 99, 100, 100А, 100Б, 102, 106, 108, 110, 112, 116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Речной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Русанова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47, 47А, 47Б, 48, 48А, 48Б, 49, 51, 52, 55, 57, 59, 60, 61, 62, 63</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2178</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rPr>
                <w:rFonts w:ascii="Times New Roman" w:hAnsi="Times New Roman" w:cs="Times New Roman"/>
                <w:color w:val="000000"/>
              </w:rPr>
            </w:pPr>
            <w:r w:rsidRPr="007D57FC">
              <w:rPr>
                <w:rFonts w:ascii="Times New Roman" w:hAnsi="Times New Roman" w:cs="Times New Roman"/>
                <w:color w:val="000000"/>
              </w:rPr>
              <w:t>ул. Пушкина, 80</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т. 55-14-14</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8</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2267"/>
                <w:tab w:val="left" w:pos="5879"/>
              </w:tabs>
              <w:autoSpaceDE w:val="0"/>
              <w:spacing w:before="26"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8</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rPr>
                <w:rFonts w:ascii="Times New Roman" w:hAnsi="Times New Roman" w:cs="Times New Roman"/>
                <w:color w:val="000000"/>
              </w:rPr>
            </w:pPr>
            <w:r w:rsidRPr="00BD7223">
              <w:rPr>
                <w:rFonts w:ascii="Times New Roman" w:hAnsi="Times New Roman"/>
                <w:spacing w:val="-1"/>
              </w:rPr>
              <w:t>Муниципальное бюджетное общеобразовательное учреждение – средняя общеобразовательная школа № 27 им. Н.С.Лескова с углубленным изучением английского языка г.Орла</w:t>
            </w: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4-я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8, 44, 46, 48, 50, 52, 52А, 54, 56, 60, 62, 64, 66, 68, 70, 72, 74, 76, 78, 80, 82, 84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5 Августа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2А, 2Б, 4, 6, 7А, 7Б, 8, 10, 11, 12, 13, 14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Дубровинского набережная</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8, 8А, 12, 14, 18, 22, 28, 28Б, 30, 32, 36, 44, 46, 48, 50, 58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Магазинная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1, 3, 5, 7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Новосильская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6, 8, 10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Речной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6, 11, 12, 13, 14, 18, 20, 22, 24, 26, 28</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Русанова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4, 4А, 7, 8, 9, 10, 11, 12, 13, 14, 15, 16, 17, 19, 19А, 20, 22, 24, 30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Фомина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12, 23, 25, 38, 40, 42, 43, 44, 45, 46, 47, 48, 49, 50, 51, 52, 52А, 53, 54, 55, 56, 57, 57А, 58, 59, 60, 61, 62, 63, 64, 65, 66, 67, 68, 69, 70, 70А, 71, 72, 73, 74, 75, 76, 77, 77А, 78, 79, 79В, 80, 81, 81А, 82, 83, 84, 85, 85А, 86, 87, 89, 90, 91, 92, 93, 94, 95, 95А, 96, 97, 98, 99, 99А, 99Б, 100, 101, 102, 103, 104</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2708</w:t>
            </w:r>
          </w:p>
        </w:tc>
        <w:tc>
          <w:tcPr>
            <w:tcW w:w="2960" w:type="dxa"/>
            <w:tcBorders>
              <w:top w:val="single" w:sz="4" w:space="0" w:color="000000"/>
              <w:left w:val="single" w:sz="4" w:space="0" w:color="000000"/>
              <w:bottom w:val="single" w:sz="4" w:space="0" w:color="000000"/>
              <w:right w:val="single" w:sz="4" w:space="0" w:color="000000"/>
            </w:tcBorders>
          </w:tcPr>
          <w:p w:rsidR="00DF591A" w:rsidRPr="00916705" w:rsidRDefault="00DF591A" w:rsidP="0049269F">
            <w:pPr>
              <w:tabs>
                <w:tab w:val="left" w:pos="90"/>
                <w:tab w:val="left" w:pos="1360"/>
              </w:tabs>
              <w:autoSpaceDE w:val="0"/>
              <w:autoSpaceDN w:val="0"/>
              <w:adjustRightInd w:val="0"/>
              <w:spacing w:before="23"/>
              <w:rPr>
                <w:rFonts w:ascii="Times New Roman" w:hAnsi="Times New Roman"/>
                <w:color w:val="000000"/>
              </w:rPr>
            </w:pPr>
            <w:r w:rsidRPr="00916705">
              <w:rPr>
                <w:rFonts w:ascii="Times New Roman" w:hAnsi="Times New Roman"/>
                <w:color w:val="000000"/>
              </w:rPr>
              <w:t>наб.Дубровинского,40</w:t>
            </w:r>
          </w:p>
          <w:p w:rsidR="00DF591A" w:rsidRPr="00916705" w:rsidRDefault="00DF591A" w:rsidP="0049269F">
            <w:pPr>
              <w:tabs>
                <w:tab w:val="left" w:pos="90"/>
                <w:tab w:val="left" w:pos="1360"/>
              </w:tabs>
              <w:autoSpaceDE w:val="0"/>
              <w:autoSpaceDN w:val="0"/>
              <w:adjustRightInd w:val="0"/>
              <w:spacing w:before="23"/>
              <w:rPr>
                <w:rFonts w:ascii="Times New Roman" w:hAnsi="Times New Roman"/>
                <w:color w:val="000000"/>
              </w:rPr>
            </w:pPr>
            <w:r w:rsidRPr="00A66A4D">
              <w:rPr>
                <w:rFonts w:ascii="Times New Roman" w:hAnsi="Times New Roman"/>
                <w:color w:val="000000"/>
              </w:rPr>
              <w:t>т. 30-78-27</w:t>
            </w:r>
          </w:p>
          <w:p w:rsidR="00DF591A" w:rsidRPr="007D57FC" w:rsidRDefault="00DF591A" w:rsidP="0049269F">
            <w:pPr>
              <w:tabs>
                <w:tab w:val="left" w:pos="90"/>
                <w:tab w:val="left" w:pos="1360"/>
              </w:tabs>
              <w:autoSpaceDE w:val="0"/>
              <w:spacing w:before="23" w:after="160" w:line="276" w:lineRule="auto"/>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9</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2267"/>
                <w:tab w:val="left" w:pos="5879"/>
              </w:tabs>
              <w:autoSpaceDE w:val="0"/>
              <w:spacing w:before="26" w:after="160" w:line="276" w:lineRule="auto"/>
              <w:jc w:val="center"/>
              <w:rPr>
                <w:rFonts w:ascii="Times New Roman" w:hAnsi="Times New Roman" w:cs="Times New Roman"/>
                <w:color w:val="000000"/>
              </w:rPr>
            </w:pPr>
            <w:r w:rsidRPr="007D57FC">
              <w:rPr>
                <w:rFonts w:ascii="Times New Roman" w:hAnsi="Times New Roman" w:cs="Times New Roman"/>
                <w:bCs/>
                <w:color w:val="000000"/>
              </w:rPr>
              <w:t>УИК №</w:t>
            </w:r>
            <w:r w:rsidRPr="007D57FC">
              <w:rPr>
                <w:rFonts w:ascii="Times New Roman" w:hAnsi="Times New Roman" w:cs="Times New Roman"/>
                <w:color w:val="000000"/>
              </w:rPr>
              <w:t xml:space="preserve"> </w:t>
            </w:r>
            <w:r w:rsidRPr="007D57FC">
              <w:rPr>
                <w:rFonts w:ascii="Times New Roman" w:hAnsi="Times New Roman" w:cs="Times New Roman"/>
                <w:bCs/>
                <w:color w:val="000000"/>
              </w:rPr>
              <w:t>9</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№11 имени Г.М. Пясецкого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3-я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52, 53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4-я Курская улица</w:t>
            </w:r>
            <w:r w:rsidRPr="007D57FC">
              <w:rPr>
                <w:rFonts w:ascii="Times New Roman" w:hAnsi="Times New Roman" w:cs="Times New Roman"/>
                <w:color w:val="000000"/>
              </w:rPr>
              <w:tab/>
            </w:r>
            <w:r w:rsidRPr="007D57FC">
              <w:rPr>
                <w:rFonts w:ascii="Times New Roman" w:hAnsi="Times New Roman" w:cs="Times New Roman"/>
                <w:color w:val="000000"/>
              </w:rPr>
              <w:br/>
              <w:t xml:space="preserve"> 31, 32, 34, 36, 38, 40, 42А, 42Г, 42Д, 42Е, 42Ж, 57, 59, 61, 63, 65, 67, 71, 73, 75, 75Б, 77, 79, 79А, 81, 81А, 85, 89, 91, 93, 95, 97, 99, 99А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5 Августа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15, 16, 17, 19, 20, 22, 24, 26, 28, 30, 32, 34, 38, 40, 48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Речной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46, 48</w:t>
            </w:r>
            <w:r>
              <w:rPr>
                <w:rFonts w:ascii="Times New Roman" w:hAnsi="Times New Roman" w:cs="Times New Roman"/>
                <w:color w:val="000000"/>
              </w:rPr>
              <w:t>, 50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Русанова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32, 34, 42</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2029</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12600"/>
              </w:tabs>
              <w:spacing w:line="276" w:lineRule="auto"/>
              <w:rPr>
                <w:rFonts w:ascii="Times New Roman" w:hAnsi="Times New Roman" w:cs="Times New Roman"/>
                <w:color w:val="000000"/>
              </w:rPr>
            </w:pPr>
            <w:r w:rsidRPr="007D57FC">
              <w:rPr>
                <w:rFonts w:ascii="Times New Roman" w:hAnsi="Times New Roman" w:cs="Times New Roman"/>
                <w:color w:val="000000"/>
              </w:rPr>
              <w:t>ул. 5 Августа, 25</w:t>
            </w:r>
          </w:p>
          <w:p w:rsidR="00DF591A" w:rsidRPr="007D57FC" w:rsidRDefault="00DF591A">
            <w:pPr>
              <w:tabs>
                <w:tab w:val="left" w:pos="12600"/>
              </w:tabs>
              <w:spacing w:after="160" w:line="276" w:lineRule="auto"/>
              <w:rPr>
                <w:rFonts w:ascii="Times New Roman" w:hAnsi="Times New Roman" w:cs="Times New Roman"/>
              </w:rPr>
            </w:pPr>
            <w:r w:rsidRPr="007D57FC">
              <w:rPr>
                <w:rFonts w:ascii="Times New Roman" w:hAnsi="Times New Roman" w:cs="Times New Roman"/>
                <w:color w:val="000000"/>
              </w:rPr>
              <w:t>т. 55-50-32</w:t>
            </w: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tabs>
                <w:tab w:val="left" w:pos="292"/>
              </w:tabs>
              <w:snapToGrid w:val="0"/>
              <w:spacing w:line="276" w:lineRule="auto"/>
              <w:ind w:left="8" w:firstLine="0"/>
              <w:rPr>
                <w:rFonts w:ascii="Times New Roman" w:hAnsi="Times New Roman" w:cs="Times New Roman"/>
                <w:color w:val="000000"/>
                <w:sz w:val="24"/>
                <w:szCs w:val="24"/>
              </w:rPr>
            </w:pPr>
            <w:r w:rsidRPr="007D57FC">
              <w:rPr>
                <w:rFonts w:ascii="Times New Roman" w:hAnsi="Times New Roman" w:cs="Times New Roman"/>
                <w:color w:val="000000"/>
                <w:sz w:val="24"/>
                <w:szCs w:val="24"/>
              </w:rPr>
              <w:t>10</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10</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№11 имени Г.М. Пясецкого г. Орла</w:t>
            </w: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1-я Курская</w:t>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65</w:t>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2-я Курская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52, 54, 56, 88, 94, 96, 97, 98</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3-я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58, 60, 62, 64, 66, 68, 70А, 72, 74, 76, 78, 79, 79Б, 80, 81, 82, 83, 83А, 83Б, 84, 84А, 84Б, 85, 85А, 86, 86А, 87, 87А, 89, 90, 92, 94, 96, 98, 100, 102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4-я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86, 88, 90, 94, 96, 98, 101, 102, 103, 104, 105,106, 107, 109, 111А, 113, 115, 117, 119, 121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5 Августа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Курганный проезд</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2, 4, 6, 8, 10, 12, 14, 16, 18, 20, 22, 24, 28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Магазинная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4, 6, 8, 9, 10, 11, 12, 13, 14, 15, 16, 17, 17Б, 17В, 19, 20, 21, 22, 23, 24, 25, 26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Фомина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113</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1578</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12600"/>
              </w:tabs>
              <w:spacing w:line="276" w:lineRule="auto"/>
              <w:rPr>
                <w:rFonts w:ascii="Times New Roman" w:hAnsi="Times New Roman" w:cs="Times New Roman"/>
                <w:color w:val="000000"/>
              </w:rPr>
            </w:pPr>
            <w:r w:rsidRPr="007D57FC">
              <w:rPr>
                <w:rFonts w:ascii="Times New Roman" w:hAnsi="Times New Roman" w:cs="Times New Roman"/>
                <w:color w:val="000000"/>
              </w:rPr>
              <w:t>ул. 5 Августа, 25</w:t>
            </w:r>
          </w:p>
          <w:p w:rsidR="00DF591A" w:rsidRPr="007D57FC" w:rsidRDefault="00DF591A">
            <w:pPr>
              <w:tabs>
                <w:tab w:val="left" w:pos="12600"/>
              </w:tabs>
              <w:spacing w:after="160" w:line="276" w:lineRule="auto"/>
              <w:rPr>
                <w:rFonts w:ascii="Times New Roman" w:hAnsi="Times New Roman" w:cs="Times New Roman"/>
              </w:rPr>
            </w:pPr>
            <w:r w:rsidRPr="007D57FC">
              <w:rPr>
                <w:rFonts w:ascii="Times New Roman" w:hAnsi="Times New Roman" w:cs="Times New Roman"/>
                <w:color w:val="000000"/>
              </w:rPr>
              <w:t>т. 55-77-49</w:t>
            </w: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11</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11</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 35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92, 94, 94А, 95, 96, 96А, 97, 98, 99, 99А, 100, 101, 102, 104, 105, 107, 107А, 109, 110, 111, 112, 113, 114, 115, 115А, 116, 117А, 118, 119, 120, 121, 122, 123, 124, 125, 126, 127, 128, 129, 130, 131, 131А, 132, 133, 135, 137, 139, 141, 143, 144, 145, 147, 149, 151, 153, 153А, 155, 157, 159, 161, 163, 165, 169, 171, 173, 175, 177, 179, 181, 183, 187, 189, 191, 193, 193А, 195, 197, 199, 201, 203, 205, 205А, 207, 211</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Абрамова и Соколова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 3, 4, 6, 7, 8, 9, 10, 10А, 11, 12, 13, 14, 15, 16, 17, 18, 19, 20, 21, 22, 23, 24, 25, 26, 27, 28, 29, 30, 31, 32, 33, 34, 35, 36, 37, 38, 39, 40, 41, 42, 43, 44, 46, 48, 50, 52, 54, 56, 58, 60, 62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Бунина улица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5, 6, 6А, 7, 8, 9, 10, 11, 12, 13, 14, 15, 17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Калинникова проезд</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1, 3, 5, 7, 11, 13, 17, 19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Мостовой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1А, 2, 3, 4, 5, 6, 7, 9, 10, 11, 12, 13, 14, 16, 20, 22, 24, 26, 28, 30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Мясоедова улица</w:t>
            </w:r>
            <w:r w:rsidRPr="007D57FC">
              <w:rPr>
                <w:rFonts w:ascii="Times New Roman" w:hAnsi="Times New Roman" w:cs="Times New Roman"/>
                <w:color w:val="000000"/>
              </w:rPr>
              <w:tab/>
            </w:r>
            <w:r w:rsidRPr="007D57FC">
              <w:rPr>
                <w:rFonts w:ascii="Times New Roman" w:hAnsi="Times New Roman" w:cs="Times New Roman"/>
                <w:color w:val="000000"/>
              </w:rPr>
              <w:br/>
              <w:t xml:space="preserve"> 1, 3, 4, 5, 6, 7, 9, 10, 11, 12, 13, 14, 15, 16, 18, 20, 21, 22, 23, 24, 25, 26, 27, 28, 29, 30, 32, 33, 34, 35, 36, 37, 40, 42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Нижний переулок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2, 3, 4, 9, 10, 11, 12, 13</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Пятницкая улица </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2А, 2Б, 3, 4, 5, 6, 7, 8, 9, 10, 11, 12, 13, 14, 15, 16, 16А, 16/3, 17, 18А, 18Б, 19, 20, 21, 22, 23, 24, 25, 26, 27, 28, 30, 30А, 31, 33, 35, 37, 39, 41, 43, 45, 47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Пятницкий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2А, 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Рабочий городок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5, 6, 6/2, 7, 9, 10, 10А, 12, 13, 14, 15, 15/2, 16, 17, 18, 19, 20, 21, 22, 23, 25, 26, 27, 28, 29, 30, 31, 31А, 32, 33, 34, 35, 36, 37, 38, 39, 41, 42, 43, 44, 45, 47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Средняя Пятницкая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1, 2, 3, 4, 6, 7, 8, 9, 10, 13, 14, 15, 16, 17, 18, 19, 21, 22, 23, 24, 25, 27, 29, 31, 33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Транспортный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1, 3, 4, 5, 6, 7, 8, 9, 12, 13, 14, 15, 16, 17, 18, 19, 20, 22, 26, 30, 32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Фестивальная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4, 5, 6, 6А, 7, 8, 9, 10, 11, 12, 13, 14А, 15, 17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Фета проезд</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4, 6, 8, 10, 11, 12, 14, 16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Харьковский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2А, 3, 3А, 4, 5, 6, 7, 8, 9, 10, 11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Штернберга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1А, 2, 2А, 2Б, 3, 4, 5, 6, 7, 8, 11, 12, 12А, 13, 14, 15, 16, 16Б, 16В, 18, 18А, 18Б, 18Д, 19, 20, 21, 23, 25, 27, 29, 31, 33, 35, 37, 39, 41, 43, 45, 47, 49, 51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Элеваторная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2А, 4, 5, 6, 7, 8, 9, 10, 11, 12, 13, 14, 15, 17, 18, 19, 20, 22, 24, 26, 28, 30, 32, 34, 36</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1493</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Абрамова и Соколова, 76</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55-55-35</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12</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12</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 35 г. Орла</w:t>
            </w:r>
          </w:p>
          <w:p w:rsidR="00DF591A" w:rsidRPr="007D57FC" w:rsidRDefault="00DF591A">
            <w:pPr>
              <w:tabs>
                <w:tab w:val="left" w:pos="90"/>
                <w:tab w:val="left" w:pos="652"/>
                <w:tab w:val="left" w:pos="1020"/>
              </w:tabs>
              <w:autoSpaceDE w:val="0"/>
              <w:spacing w:before="73" w:after="160" w:line="276" w:lineRule="auto"/>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 w:val="left" w:pos="90"/>
                <w:tab w:val="left" w:pos="793"/>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134, 136, 138, 140, 142, 146, 148, 150, 152, 154, 156, 160, 162, 164, 166, 168, 170, 172, 174, 176, 178, 180, 182, 184, 186, 188, 190, 192, 194, 196, 198, 200, 202, 212, 214, 216, 218, 220, 222, 224, 226, 230, 232, 234, 236, 238, 240, 242, 244, 246, 248, 250, 252, 254, 256, 258</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Абрамова и Соколова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53, 61, 65, 70, 72, 74, 76А, 78, 82, 84, 86, 88, 90, 92, 94, 96, 98, 100, 102, 104, 106, 108, 110, 112, 114, 116</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Бунина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18, 19, 20, 21, 22, 23, 24, 25, 26, 27, 28, 29, 30, 31, 32, 34, 35, 36, 37, 38, 39, 40, 41, 42, 43, 44, 45, 46, 47, 48, 49, 50, 51, 52, 53, 54, 55, 56, 57, 58, 59, 60, 61, 62, 63, 64, 65, 66, 67, 68, 69, 70, 71, 72, 72А, 74</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Весенняя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1А, 2, 3, 4, 6, 7, 9, 10, 11, 12, 13, 14, 15, 16, 17, 18, 19, 20, 21, 23, 24, 25, 26, 27, 28, 29, 30, 31, 33, 35</w:t>
            </w:r>
          </w:p>
          <w:p w:rsidR="00DF591A" w:rsidRPr="007D57FC" w:rsidRDefault="00DF591A">
            <w:pPr>
              <w:tabs>
                <w:tab w:val="left" w:pos="-108"/>
                <w:tab w:val="left" w:pos="90"/>
                <w:tab w:val="left" w:pos="793"/>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Летний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1/3, 4, 5, 6, 8, 9, 10, 11, 12, 14, 15, 16, 17, 18, 19, 20, 21, 22, 23, 25, 27</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Минская улица</w:t>
            </w:r>
            <w:r w:rsidRPr="007D57FC">
              <w:rPr>
                <w:rFonts w:ascii="Times New Roman" w:hAnsi="Times New Roman" w:cs="Times New Roman"/>
                <w:color w:val="000000"/>
              </w:rPr>
              <w:tab/>
            </w:r>
            <w:r w:rsidRPr="007D57FC">
              <w:rPr>
                <w:rFonts w:ascii="Times New Roman" w:hAnsi="Times New Roman" w:cs="Times New Roman"/>
                <w:color w:val="000000"/>
              </w:rPr>
              <w:br/>
              <w:t xml:space="preserve"> 1, 2, 3, 4, 5, 6, 7, 8, 9, 10, 11, 12, 13, 15, 16, 17, 18, 19, 20, 21, 22, 23, 24, 25, 26, 26А, 27, 28, 29, 31, 32, 33, 34, 35, 36, 38</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Молдавская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5, 6, 6А, 6Б, 7, 8, 9, 10, 11, 12, 13, 14, 15, 16, 17, 19, 21, 27</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Орбитный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1А, 2, 4, 5, 7, 9</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Поворотный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1, 2, 3, 4, 5, 7, 9, 11</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Подольский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1, 3, 5, 7, 9</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Пятницкая улица</w:t>
            </w:r>
            <w:r w:rsidRPr="007D57FC">
              <w:rPr>
                <w:rFonts w:ascii="Times New Roman" w:hAnsi="Times New Roman" w:cs="Times New Roman"/>
                <w:color w:val="000000"/>
              </w:rPr>
              <w:tab/>
            </w:r>
            <w:r w:rsidRPr="007D57FC">
              <w:rPr>
                <w:rFonts w:ascii="Times New Roman" w:hAnsi="Times New Roman" w:cs="Times New Roman"/>
                <w:color w:val="000000"/>
              </w:rPr>
              <w:br/>
              <w:t>32, 34, 36, 40, 42, 44, 46, 48, 49, 50, 51, 52, 53, 54, 55, 56, 57, 58, 59, 62, 63, 64, 65, 66, 67, 68, 69, 70, 71, 72, 73, 74, 75, 76, 77, 79, 80, 81, 82, 83, 84, 85, 86, 87, 88, 89, 90, 91, 92, 93, 94, 95, 96, 97, 98, 99, 100, 101, 102, 103, 104, 105, 106, 107, 108, 109, 110, 111, 115, 117, 119, 121, 123, 125, 127, 129, 131, 133, 135, 137, 139, 141, 141А, 143, 145, 147, 151, 153, 155, 157, 159, 159А, 161, 163, 163А, 163Б, 167, 167А, 169, 171</w:t>
            </w:r>
          </w:p>
          <w:p w:rsidR="00DF591A" w:rsidRPr="007D57FC" w:rsidRDefault="00DF591A">
            <w:pPr>
              <w:tabs>
                <w:tab w:val="left" w:pos="-108"/>
                <w:tab w:val="left" w:pos="90"/>
                <w:tab w:val="left" w:pos="793"/>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Ростовская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1, 2, 3, 4, 5, 6, 7, 8, 10, 12, 14</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Сенной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2, 4, 6, 8, 10, 12, 14</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Славянская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1, 2, 3, 4, 5, 6, 7, 8, 9, 10, 11, 12, 13, 14, 15, 16, 17, 18, 19, 20, 21, 22, 23, 24, 26, 27, 28, 29, 30, 31, 32, 33, 34, 35, 36, 39, 43</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Средняя Пятницкая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26, 30, 32, 34, 35, 36, 37, 38, 39, 40, 41, 42, 43, 44, 45, 46, 47, 47А, 48, 50, 51, 52, 53, 54, 55, 56, 57, 58, 59, 60, 61, 62, 63, 64, 65, 66, 67, 68, 69, 70, 71, 72, 73, 74, 75, 76, 77, 78, 79, 80, 81, 82, 83, 84, 85, 86, 87, 88, 90, 92, 94</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Стишский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2А, 3, 4, 5, 6, 7, 8, 9, 10, 11, 12, 13, 15, 17, 19</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Фестивальная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16, 20, 22, 24, 25, 26, 27, 28, 29, 30, 31, 32, 33, 34, 35, 36, 37, 38, 39, 40, 41, 42, 43, 44, 45, 46, 47, 48, 50, 52, 53, 54, 55, 56, 57, 58, 59, 60, 61, 62, 63, 64, 65, 66, 67, 68, 69, 70, 70А, 71, 72, 73, 74, 75, 76, 77, 78, 79, 81, 83, 85, 87</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Фестивальный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 4, 6, 8, 8А, 12, 14, 16, 18, 20, 22, 24, 26, 28, 29, 30, 32, 34</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Фрунзе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7, 8, 9, 10, 11, 12, 13, 14, 15, 16, 17, 18, 19, 20, 21, 22, 23, 24, 25, 26, 27, 28, 29, 30, 31, 32, 33, 34, 35, 36, 37, 37А, 38, 39, 40, 41</w:t>
            </w:r>
          </w:p>
          <w:p w:rsidR="00DF591A" w:rsidRPr="007D57FC" w:rsidRDefault="00DF591A">
            <w:pPr>
              <w:tabs>
                <w:tab w:val="left" w:pos="-108"/>
                <w:tab w:val="left" w:pos="90"/>
                <w:tab w:val="left" w:pos="793"/>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Черниговская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5, 7, 8, 9, 10, 11, 13, 14, 14А, 15, 16, 17, 19, 20, 21, 22, 23, 25, 27, 28, 30, 32, 32А, 33, 34, 36, 40, 42, 44</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Чернышевского улица</w:t>
            </w:r>
            <w:r w:rsidRPr="007D57FC">
              <w:rPr>
                <w:rFonts w:ascii="Times New Roman" w:hAnsi="Times New Roman" w:cs="Times New Roman"/>
                <w:color w:val="000000"/>
              </w:rPr>
              <w:tab/>
            </w:r>
            <w:r w:rsidRPr="007D57FC">
              <w:rPr>
                <w:rFonts w:ascii="Times New Roman" w:hAnsi="Times New Roman" w:cs="Times New Roman"/>
                <w:color w:val="000000"/>
              </w:rPr>
              <w:br/>
              <w:t>1, 2, 3, 3А, 4, 5, 6, 7, 8, 9, 10, 11, 13, 14, 15, 16, 17, 18, 19, 20, 21, 23, 25, 27, 29, 31, 33, 35, 37, 41, 43</w:t>
            </w:r>
          </w:p>
          <w:p w:rsidR="00DF591A" w:rsidRPr="007D57FC" w:rsidRDefault="00DF591A">
            <w:pPr>
              <w:tabs>
                <w:tab w:val="left" w:pos="-108"/>
                <w:tab w:val="left" w:pos="90"/>
                <w:tab w:val="left" w:pos="793"/>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Янтарный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2, 3, 4, 6, 8</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1853</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Абрамова и Соколова, 76</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55-00-23</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13</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13</w:t>
            </w:r>
          </w:p>
        </w:tc>
        <w:tc>
          <w:tcPr>
            <w:tcW w:w="2880" w:type="dxa"/>
            <w:tcBorders>
              <w:top w:val="single" w:sz="4" w:space="0" w:color="000000"/>
              <w:left w:val="single" w:sz="4" w:space="0" w:color="000000"/>
              <w:bottom w:val="single" w:sz="4" w:space="0" w:color="000000"/>
              <w:right w:val="nil"/>
            </w:tcBorders>
          </w:tcPr>
          <w:p w:rsidR="00DF591A" w:rsidRDefault="00DF591A" w:rsidP="00967CC4">
            <w:pPr>
              <w:rPr>
                <w:rFonts w:ascii="Times New Roman" w:hAnsi="Times New Roman"/>
              </w:rPr>
            </w:pPr>
            <w:r>
              <w:rPr>
                <w:rFonts w:ascii="Times New Roman" w:hAnsi="Times New Roman"/>
              </w:rPr>
              <w:t xml:space="preserve">Федеральное государственное бюджетное образовательное учреждение высшего образования «Московский государственный университет путей сообщения им. императора Николая </w:t>
            </w:r>
            <w:r>
              <w:rPr>
                <w:rFonts w:ascii="Times New Roman" w:hAnsi="Times New Roman"/>
                <w:lang w:val="en-US"/>
              </w:rPr>
              <w:t>II</w:t>
            </w:r>
            <w:r>
              <w:rPr>
                <w:rFonts w:ascii="Times New Roman" w:hAnsi="Times New Roman"/>
              </w:rPr>
              <w:t>»</w:t>
            </w:r>
          </w:p>
          <w:p w:rsidR="00DF591A" w:rsidRPr="007D57FC" w:rsidRDefault="00DF591A" w:rsidP="00967CC4">
            <w:pPr>
              <w:tabs>
                <w:tab w:val="left" w:pos="90"/>
                <w:tab w:val="left" w:pos="1020"/>
              </w:tabs>
              <w:autoSpaceDE w:val="0"/>
              <w:spacing w:before="73" w:after="160" w:line="276" w:lineRule="auto"/>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71, 72, 73, 75, 77, 88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2-я Курская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61, 63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5 Августа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43, 45, 47, 49, 51, 53, 55, 57, 58, 59, 60, 61, 62, 63, 64, 65, 66, 67, 68, 69, 70, 70А, 71, 72, 73, 74, 75, 76, 77, 78, 79, 79А, 80, 81, 82, 83, 84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Белгородский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4А, 5, 7, 9, 10, 11, 13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Белинского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13, 15, 17, 19, 21, 23, 25, 26, 26А, 27, 28, 29, 30, 31, 32, 33, 33А, 34, 36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Емельяна Пугачева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71, 73, 75, 77, 79, 79А, 85, 87, 88, 90, 91, 92, 92А, 93, 97, 98, 99, 100, 101, 102, 103, 104, 105, 106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Коленчатый проезд</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1В, 2, 3, 4, 5, 7, 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Культурный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25, 26А, 27, 28, 28А, 29, 31, 32, 33, 34, 35, 36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Левоовражный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1, 2, 5, 9, 10, 15, 17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Ляшко улица</w:t>
            </w:r>
            <w:r w:rsidRPr="007D57FC">
              <w:rPr>
                <w:rFonts w:ascii="Times New Roman" w:hAnsi="Times New Roman" w:cs="Times New Roman"/>
                <w:color w:val="000000"/>
              </w:rPr>
              <w:tab/>
            </w:r>
            <w:r w:rsidRPr="007D57FC">
              <w:rPr>
                <w:rFonts w:ascii="Times New Roman" w:hAnsi="Times New Roman" w:cs="Times New Roman"/>
                <w:color w:val="000000"/>
              </w:rPr>
              <w:br/>
              <w:t xml:space="preserve"> 94, 94А, 96, 98, 100, 100А, 102, 102А, 104, 106, 108, 108А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Магазинная улица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29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Медведевский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28, 28А, 30, 30А, 32, 32А, 34, 36, 37, 37А, 38, 39, 40, 41, 42, 43, 44, 45, 46, 47, 48, 49, 50, 51, 51А, 53, 54, 55, 56, 58, 59, 60, 61, 63, 65, 67</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Медведевский тупик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1, 2, 3, 4, 5, 6, 7, 8, 9, 10, 11, 12, 14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Новосильская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63, 65, 67, 69, 70, 71, 72, 73, 74, 75, 76, 77, 78, 79, 80, 81, 82, 83, 84, 85, 87, 88, 89, 90, 91, 93, 94, 95, 96, 97, 98, 99, 99А, 100, 101, 102, 103, 104, 109, 110, 112, 114, 114Б, 116, 120, 120А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Русанова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65, 66, 67, 68, 69, 70, 71, 72, 72А, 73, 74, 75, 76, 77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Студенческая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1А, 2, 2Б, 3, 4, 4А, 5, 6, 7, 8, 9, 10, 10А, 11, 13, 14, 15, 16, 17, 20, 21, 22, 23, 24, 25, 27, 28, 29, 30, 32, 36, 38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Холмистый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1, 2, 3, 4, 5, 6, 7, 8, 9, 10</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2031</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rPr>
                <w:rFonts w:ascii="Times New Roman" w:hAnsi="Times New Roman" w:cs="Times New Roman"/>
                <w:color w:val="000000"/>
              </w:rPr>
            </w:pPr>
            <w:r w:rsidRPr="007D57FC">
              <w:rPr>
                <w:rFonts w:ascii="Times New Roman" w:hAnsi="Times New Roman" w:cs="Times New Roman"/>
                <w:color w:val="000000"/>
              </w:rPr>
              <w:t>ул. Студенческая, 2</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55-30-08</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14</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14</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школа № 31  г. Орла</w:t>
            </w: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Бригадный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4, 5, 6, 10, 10Б, 14, 14А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Вагонный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1, 2, 3, 5, 7</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Лесная улица</w:t>
            </w:r>
            <w:r w:rsidRPr="007D57FC">
              <w:rPr>
                <w:rFonts w:ascii="Times New Roman" w:hAnsi="Times New Roman" w:cs="Times New Roman"/>
                <w:color w:val="000000"/>
              </w:rPr>
              <w:tab/>
            </w:r>
            <w:r w:rsidRPr="007D57FC">
              <w:rPr>
                <w:rFonts w:ascii="Times New Roman" w:hAnsi="Times New Roman" w:cs="Times New Roman"/>
                <w:color w:val="000000"/>
              </w:rPr>
              <w:br/>
              <w:t>2, 3, 5, 7, 10, 11, 12, 13, 13Б, 15, 16, 17, 18, 19, 20, 21, 22, 23, 24, 25, 26, 27, 28, 28Б, 29, 30, 31, 32, 33, 34, 35, 36, 39, 40, 41, 42, 43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Локомотивный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1, 2, 4, 6, 7, 8, 9, 10, 11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Лунина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2, 3, 4, 5, 6, 7</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Ляшко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61, 63, 65, 66, 66А, 67, 68, 70, 71, 72, 73, 74, 75, 76, 77, 79, 80, 81, 82, 83, 84, 85Б, 86, 87, 89, 89А, 90, 91, 93, 93А, 95, 97, 99, 101, 103, 105, 107, 107А</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Мало-Новосильский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1, 2, 3, 4, 5, 6, 7, 8, 10, 11, 12, 14, 15, 16, 17, 18, 19, 21, 23, 25, 27, 29, 31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Медведева улица</w:t>
            </w:r>
            <w:r w:rsidRPr="007D57FC">
              <w:rPr>
                <w:rFonts w:ascii="Times New Roman" w:hAnsi="Times New Roman" w:cs="Times New Roman"/>
                <w:color w:val="000000"/>
              </w:rPr>
              <w:tab/>
            </w:r>
            <w:r w:rsidRPr="007D57FC">
              <w:rPr>
                <w:rFonts w:ascii="Times New Roman" w:hAnsi="Times New Roman" w:cs="Times New Roman"/>
                <w:color w:val="000000"/>
              </w:rPr>
              <w:br/>
              <w:t xml:space="preserve"> 52, 54, 56, 60, 64, 66, 68, 70, 72, 76, 78, 78А, 80, 84, 86, 88, 90, 91, 92, 93, 94, 96, 98, 99, 100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Медведевский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1А, 3, 5, 7, 7А, 9, 11, 13, 15, 17, 19, 21, 23, 25, 27, 27А, 29, 31, 33, 35</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Новосильская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111, 113, 115, 117, 119, 121, 122, 123, 124, 125, 126, 126А, 127, 128, 129, 129Б, 130, 130А, 131, 132, 134, 135, 136, 137, 138, 139, 140, 141, 142, 143, 144, 145, 146, 147, 148, 150, 151, 152, 153, 154, 155, 156, 157, 157А, 158, 159, 160, 161, 162, 163, 164, 165, 166, 167, 169, 171, 173, 175, 177, 179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Привокзальная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32, 38, 40, 42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Приовражный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2А, 3, 4, 6, 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Прядильная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55, 57, 59, 61, 63, 65, 67, 69, 71, 73, 74, 75, 76, 77, 78, 79, 80, 81, 82, 84, 85, 86, 87, 88, 89, 90, 91, 93, 93Б, 94, 95, 96, 97, 98, 100, 101, 102, 104, 106, 108, 110, 112, 114, 116, 118, 120, 122, 124, 126, 128, 128А, 130, 132, 134, 136, 138, 140, 142, 144, 146, 148</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Пушкина улица</w:t>
            </w:r>
            <w:r w:rsidRPr="007D57FC">
              <w:rPr>
                <w:rFonts w:ascii="Times New Roman" w:hAnsi="Times New Roman" w:cs="Times New Roman"/>
                <w:color w:val="000000"/>
              </w:rPr>
              <w:tab/>
            </w:r>
            <w:r w:rsidRPr="007D57FC">
              <w:rPr>
                <w:rFonts w:ascii="Times New Roman" w:hAnsi="Times New Roman" w:cs="Times New Roman"/>
                <w:color w:val="000000"/>
              </w:rPr>
              <w:br/>
              <w:t>141, 141А, 143, 145, 147, 149, 151, 153, 155, 155В, 157, 156, 158, 159, 160, 160А, 161, 162, 163, 167, 168, 169, 170, 170А, 171, 172, 174, 178, 179, 180, 181, 182, 183, 184, 185, 186, 187, 188, 189, 190, 191, 192, 193, 194, 195, 196, 197, 198, 199, 200, 202, 204, 206, 206А, 208, 210, 214, 214А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Студенческая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33, 35, 35А, 37, 39, 40, 41, 42, 43, 44, 45, 46, 47, 47А, 47Б, 48, 50, 52</w:t>
            </w:r>
            <w:r>
              <w:rPr>
                <w:rFonts w:ascii="Times New Roman" w:hAnsi="Times New Roman" w:cs="Times New Roman"/>
                <w:color w:val="000000"/>
              </w:rPr>
              <w:t>, 52А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Тупиковый переулок</w:t>
            </w:r>
            <w:r w:rsidRPr="007D57FC">
              <w:rPr>
                <w:rFonts w:ascii="Times New Roman" w:hAnsi="Times New Roman" w:cs="Times New Roman"/>
                <w:color w:val="000000"/>
              </w:rPr>
              <w:tab/>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1, 2, 4, 6, 8, 10, 12, 14, 16, 18,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Хлебный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4, 6, 7, 8, 9, 10, 10А, 11, 12, 13, 14, 16, 18, 20, 21, 21Б, 22, 23, 25, 26, 27, 28, 29, 30, 32, 34, 36</w:t>
            </w:r>
          </w:p>
        </w:tc>
        <w:tc>
          <w:tcPr>
            <w:tcW w:w="162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1997</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Лесная, 9</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42-86-74</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15</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15</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дополнительного образования детей "Центр спорта и искусства "Атлант"</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Белинского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1А, 2, 2А, 2Б, 3, 4, 5, 6, 7, 7А, 7Б, 8, 9, 10, 11, 12, 14, 16, 18, 20, 22, 24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Грузовая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3Б, 4, 6, 8, 10, 12, 14, 17, 18, 19,  20, 21, 22, 23, 24, 25, 26, 28, 30, 32, 33, 35, 37, 38, 39, 41, 42, 43, 44, 45, 46А, 47, 48, 49, 50, 51, 52, 53, 54, 55, 56, 58, 60, 62, 66, 68, 70, 72, 74, 76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Добролюбова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5, 6, 7, 8, 9, 12, 14, 16, 18, 18Б, 20, 22, 26, 28, 30, 32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Индустриальный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1А, 3, 4, 5, 6, 7, 8, 9, 10, 11, 14, 16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Клинцовский переулок</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2, 4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Культурный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5, 6, 7, 7А, 9, 11, 13, 15, 19, 21, 23</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Медведева улица</w:t>
            </w:r>
            <w:r w:rsidRPr="007D57FC">
              <w:rPr>
                <w:rFonts w:ascii="Times New Roman" w:hAnsi="Times New Roman" w:cs="Times New Roman"/>
                <w:color w:val="000000"/>
              </w:rPr>
              <w:tab/>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2Б, 3, 4, 5, 6, 7, 8, 9, 10, 12, 13, 14, 15, 16, 17, 18, 19, 20,  22, 23, 24, 25, 26, 28, 28А, 29, 30, 31, 32, 33, 34, 35, 36, 37, 37А, 38, 39, 40, 41, 42, 43, 44, 45, 46, 47, 48, 49, 50, 51, 53, 55, 57, 59, 61, 63, 67, 69, 71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Медведевский переулок</w:t>
            </w:r>
            <w:r w:rsidRPr="007D57FC">
              <w:rPr>
                <w:rFonts w:ascii="Times New Roman" w:hAnsi="Times New Roman" w:cs="Times New Roman"/>
                <w:color w:val="000000"/>
              </w:rPr>
              <w:tab/>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4, 6, 8, 10, 12, 14, 16, 18, 20, 22, 24, 25А, 26, 26А, 26Б</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Ново-Прядильная улица</w:t>
            </w:r>
            <w:r w:rsidRPr="007D57FC">
              <w:rPr>
                <w:rFonts w:ascii="Times New Roman" w:hAnsi="Times New Roman" w:cs="Times New Roman"/>
                <w:color w:val="000000"/>
              </w:rPr>
              <w:tab/>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2Б, 3, 4, 5А, 6, 7, 8, 9, 10, 11, 12, 13, 14, 15, 16, 16А, 17, 18, 19, 20, 21, 21А, 22, 23, 25, 27, 29, 29А, 31, 33, 35, 37, 39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Объездной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Пеньевский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1, 2, 3, 4, 5, 7, 11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Пожарный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2А, 2Б, 4, 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Прядильная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15, 17, 17А, 19, 21, 23, 25, 27, 29, 31, 33, 35, 36, 37, 38, 39, 40, 41, 42, 43, 44, 45, 46, 47, 49, 50, 51, 52, 53, 54, 56, 58, 60, 62, 64, 66, 67В, 68, 70, 72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Прядильный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1А, 2, 3, 4, 5, 6, 7, 8, 10, 12, 14, 16, 18, 20, 22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Пушкина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101, 103, 105, 107, 109, 111, 113, 115А, 118, 119, 120, 121, 122, 123, 124, 125, 126, 127, 127А, 129, 130, 131, 133, 134, 136, 137, 138, 139, 140, 140А, 140Б, 142, 144, 144А, 146, 148, 150, 152</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Пушкинский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2, 3, 4, 5, 6, 7, 8, 10, 12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Репинский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3, 5, 5Б, 7, 9, 10, 11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Суворовский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1, 3, 5</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Торцовый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5, 6, 7, 7А, 8, 9, 10, 12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Угловой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2, 4, 6</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Pr>
                <w:rFonts w:ascii="Times New Roman" w:hAnsi="Times New Roman" w:cs="Times New Roman"/>
                <w:color w:val="000000"/>
              </w:rPr>
              <w:t>1816</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Грузовая, 1Б</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55-62-86</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16</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16</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0"/>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Дирекция социальной сферы Московской железной дороги - филиала ОАО  "РЖД" Дворец культуры железнодорожников в</w:t>
            </w:r>
          </w:p>
          <w:p w:rsidR="00DF591A" w:rsidRPr="007D57FC" w:rsidRDefault="00DF591A">
            <w:pPr>
              <w:tabs>
                <w:tab w:val="left" w:pos="0"/>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 xml:space="preserve"> г. Орел</w:t>
            </w:r>
          </w:p>
          <w:p w:rsidR="00DF591A" w:rsidRPr="007D57FC" w:rsidRDefault="00DF591A">
            <w:pPr>
              <w:tabs>
                <w:tab w:val="left" w:pos="12600"/>
              </w:tabs>
              <w:spacing w:after="160" w:line="276" w:lineRule="auto"/>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5 Августа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5, 5А, 6, 7, 8, 9, 10, 10Б, 11, 12, 13, 14, 15, 16, 17, 18, 19, 20, 21, 22, 23, 24, 25, 26, 28, 30, 32, 34</w:t>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Грузовая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78, 82, 84, 86, 88, 90, 92, 92А, 92Б, 94, 94А, 96, 98, 100, 102, 104, 106, 107, 108, 109, 111, 114, 119, 121, 123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Ляшко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33, 35, 37, 41, 43, 45, 47, 51, 53, 57, 59, 60, 60А, 62, 64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Медведева улица</w:t>
            </w:r>
            <w:r w:rsidRPr="007D57FC">
              <w:rPr>
                <w:rFonts w:ascii="Times New Roman" w:hAnsi="Times New Roman" w:cs="Times New Roman"/>
                <w:color w:val="000000"/>
              </w:rPr>
              <w:tab/>
            </w:r>
            <w:r w:rsidRPr="007D57FC">
              <w:rPr>
                <w:rFonts w:ascii="Times New Roman" w:hAnsi="Times New Roman" w:cs="Times New Roman"/>
                <w:color w:val="000000"/>
              </w:rPr>
              <w:br/>
              <w:t xml:space="preserve"> 73, 73Б, 75, 77, 79, 81, 83, 85, 87, 89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Привокзальная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13, 15, 18, 20, 22, 24, 26, 28, 28Б, 30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Прудный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6, 6А, 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Старо-Привокзальная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 2А, 4, 6, 10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Суворовский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2, 4, 6, 8, 10, 12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Товарный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3А, 5, 7, 9, 9А</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1444</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rPr>
                <w:rFonts w:ascii="Times New Roman" w:hAnsi="Times New Roman" w:cs="Times New Roman"/>
                <w:color w:val="000000"/>
              </w:rPr>
            </w:pPr>
            <w:r w:rsidRPr="007D57FC">
              <w:rPr>
                <w:rFonts w:ascii="Times New Roman" w:hAnsi="Times New Roman" w:cs="Times New Roman"/>
                <w:color w:val="000000"/>
              </w:rPr>
              <w:t>Привокзальная площадь, 8</w:t>
            </w:r>
          </w:p>
          <w:p w:rsidR="00DF591A" w:rsidRPr="007D57FC" w:rsidRDefault="00DF591A">
            <w:pPr>
              <w:tabs>
                <w:tab w:val="left" w:pos="12600"/>
              </w:tabs>
              <w:spacing w:after="160" w:line="276" w:lineRule="auto"/>
              <w:rPr>
                <w:rFonts w:ascii="Times New Roman" w:hAnsi="Times New Roman" w:cs="Times New Roman"/>
              </w:rPr>
            </w:pPr>
            <w:r w:rsidRPr="007D57FC">
              <w:rPr>
                <w:rFonts w:ascii="Times New Roman" w:hAnsi="Times New Roman" w:cs="Times New Roman"/>
                <w:color w:val="000000"/>
              </w:rPr>
              <w:t xml:space="preserve"> т. 46-74-59</w:t>
            </w: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17</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17</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0"/>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 xml:space="preserve">Дирекция социальной сферы Московской железной дороги - филиала ОАО  "РЖД" Дворец культуры железнодорожников </w:t>
            </w:r>
            <w:r w:rsidRPr="007D57FC">
              <w:rPr>
                <w:rFonts w:ascii="Times New Roman" w:hAnsi="Times New Roman" w:cs="Times New Roman"/>
                <w:color w:val="000000"/>
              </w:rPr>
              <w:br/>
              <w:t>в г. Орел</w:t>
            </w:r>
          </w:p>
          <w:p w:rsidR="00DF591A" w:rsidRPr="007D57FC" w:rsidRDefault="00DF591A">
            <w:pPr>
              <w:tabs>
                <w:tab w:val="left" w:pos="0"/>
                <w:tab w:val="left" w:pos="90"/>
                <w:tab w:val="left" w:pos="1020"/>
              </w:tabs>
              <w:autoSpaceDE w:val="0"/>
              <w:spacing w:before="73" w:after="160" w:line="276" w:lineRule="auto"/>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Багажный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1, 3, 18, 20, 22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Банный переулок</w:t>
            </w:r>
            <w:r w:rsidRPr="007D57FC">
              <w:rPr>
                <w:rFonts w:ascii="Times New Roman" w:hAnsi="Times New Roman" w:cs="Times New Roman"/>
                <w:color w:val="000000"/>
              </w:rPr>
              <w:tab/>
              <w:t>2, 3, 4, 5, 6, 7, 9</w:t>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Грузовая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95, 97, 99, 101, 101Б, 103, 105</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Железнодорожная улица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3, 5</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Кольцова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18, 20, 21, 22, 23, 23А, 24, 25, 26, 26А, 27, 29, 31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Кутузовский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5, 7, 7А, 8, 9, 10, 12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Ляшко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11, 13, 19, 21, 24, 25, 26, 28, 30, 31, 32, 36, 38, 40, 42, 44, 48, 48А, 50, 52, 54, 56, 58, 58А</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Мало-Грузовой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2, 3, 4, 6, 8, 10, 10А, 14, 16, 18</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Никитский переулок</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Привокзальная улица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10, 12, 16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Привокзальный переулок</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1, 3, 5</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Суворовский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14, 16, 18, 20, 22, 24, 26, 28, 30, 32, 34, 36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Товарный переулок</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2</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1181</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ind w:firstLine="34"/>
              <w:rPr>
                <w:rFonts w:ascii="Times New Roman" w:hAnsi="Times New Roman" w:cs="Times New Roman"/>
                <w:color w:val="000000"/>
              </w:rPr>
            </w:pPr>
            <w:r w:rsidRPr="007D57FC">
              <w:rPr>
                <w:rFonts w:ascii="Times New Roman" w:hAnsi="Times New Roman" w:cs="Times New Roman"/>
                <w:color w:val="000000"/>
              </w:rPr>
              <w:t>Привокзальная площадь, 8</w:t>
            </w:r>
          </w:p>
          <w:p w:rsidR="00DF591A" w:rsidRPr="007D57FC" w:rsidRDefault="00DF591A">
            <w:pPr>
              <w:tabs>
                <w:tab w:val="left" w:pos="90"/>
                <w:tab w:val="left" w:pos="1360"/>
              </w:tabs>
              <w:autoSpaceDE w:val="0"/>
              <w:spacing w:before="23" w:after="160" w:line="276" w:lineRule="auto"/>
              <w:ind w:firstLine="34"/>
              <w:rPr>
                <w:rFonts w:ascii="Times New Roman" w:hAnsi="Times New Roman" w:cs="Times New Roman"/>
                <w:color w:val="000000"/>
              </w:rPr>
            </w:pPr>
            <w:r w:rsidRPr="007D57FC">
              <w:rPr>
                <w:rFonts w:ascii="Times New Roman" w:hAnsi="Times New Roman" w:cs="Times New Roman"/>
                <w:color w:val="000000"/>
              </w:rPr>
              <w:t xml:space="preserve"> т. 46-78-70</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18</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line="276" w:lineRule="auto"/>
              <w:jc w:val="center"/>
              <w:rPr>
                <w:rFonts w:ascii="Times New Roman" w:hAnsi="Times New Roman" w:cs="Times New Roman"/>
                <w:bCs/>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18</w:t>
            </w:r>
          </w:p>
          <w:p w:rsidR="00DF591A" w:rsidRPr="007D57FC" w:rsidRDefault="00DF591A">
            <w:pPr>
              <w:tabs>
                <w:tab w:val="left" w:pos="12600"/>
              </w:tabs>
              <w:spacing w:after="160" w:line="276" w:lineRule="auto"/>
              <w:jc w:val="center"/>
              <w:rPr>
                <w:rFonts w:ascii="Times New Roman" w:hAnsi="Times New Roman" w:cs="Times New Roman"/>
                <w:bCs/>
                <w:color w:val="000000"/>
              </w:rPr>
            </w:pP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rPr>
                <w:rFonts w:ascii="Times New Roman" w:hAnsi="Times New Roman" w:cs="Times New Roman"/>
                <w:color w:val="000000"/>
              </w:rPr>
            </w:pPr>
            <w:r w:rsidRPr="007D57FC">
              <w:rPr>
                <w:rFonts w:ascii="Times New Roman" w:hAnsi="Times New Roman" w:cs="Times New Roman"/>
                <w:color w:val="000000"/>
              </w:rPr>
              <w:t>Технологический институт имени Н.Н. Поликарпова ФГБОУ ВПО «Госуниверситет-УНПК»</w:t>
            </w: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Герцена улица </w:t>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1, 2</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Емельяна Пугачева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4, 6, 8, 10, 13, 13Б, 14, 15, 16, 17, 17А, 18, 19, 20, 21, 22, 23, 24, 25, 26, 27, 28, 29, 30, 31, 32, 33, 34, 35, 36, 37, 38, 39, 40, 41, 42, 43, 44, 45, 46, 46А, 47, 48, 49, 50, 51, 53, 55, 57, 59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Культурный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8, 8А, 8Б, 9Б, 10, 12, 14, 16, 18, 18А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Московская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36, 36А, 44, 51, 53, 55, 57, 59, 59А, 61, 63, 65Б</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Пожарный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3, 5, 7, 9, 9А, 11,13, 15, 17, 19, 23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Поликарпова площадь</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ab/>
              <w:t xml:space="preserve"> 32</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Прядильная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5, 6, 7, 8, 10, 11, 12, 13, 14, 16, 18, 20, 22, 22А, 22Б, 24, 26, 26А, 26Б, 26В, 28, 30, 32, 34</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Старо-Московская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2А, 4, 5,11, 13, 14, 15, 17, 19, 19А, 20, 21, 23, 25, 31, 33, 33А, 37, 37А, 39, 41, 43, 45, 47, 49, 51, 53, 55, 55А</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Шахматный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1А, 2, 3, 3А, 5, 6, 7, 8, 9, 10</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1096</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rPr>
                <w:rFonts w:ascii="Times New Roman" w:hAnsi="Times New Roman" w:cs="Times New Roman"/>
                <w:color w:val="000000"/>
              </w:rPr>
            </w:pPr>
            <w:r w:rsidRPr="007D57FC">
              <w:rPr>
                <w:rFonts w:ascii="Times New Roman" w:hAnsi="Times New Roman" w:cs="Times New Roman"/>
                <w:color w:val="000000"/>
              </w:rPr>
              <w:t>ул. Московская, 34</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55-46-30</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19</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19</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образовательное учреждение дополнительного образования детей "Центр развития творчества детей и юношества №2 Железнодорожного района г. Орла"</w:t>
            </w: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Аптечный переулок</w:t>
            </w:r>
            <w:r w:rsidRPr="007D57FC">
              <w:rPr>
                <w:rFonts w:ascii="Times New Roman" w:hAnsi="Times New Roman" w:cs="Times New Roman"/>
                <w:color w:val="000000"/>
              </w:rPr>
              <w:tab/>
              <w:t xml:space="preserve"> 2, 3, 6, 7, 8, 11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Боковой переулок    5</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Брянцева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2А, 3, 4, 5, 7, 9, 11, 12, 13, 15, 17, 19, 21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Гаражный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2, 3, 4, 6, 8, 10, 10А, 12, 14</w:t>
            </w:r>
          </w:p>
          <w:p w:rsidR="00DF591A" w:rsidRPr="007D57FC" w:rsidRDefault="00DF591A">
            <w:pPr>
              <w:tabs>
                <w:tab w:val="left" w:pos="-108"/>
              </w:tabs>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Детский переулок</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1, 4, 5, 6, 7, 8, 10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Железнодорожная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27, 29, 31, 32А, 33, 35, 37, 39, 41, 45, 46, 47, 49, 51, 52, 53, 55, 56, 57, 58, 58А, 59, 60, 61, 62, 63, 64, 64А, 65, 66, 67, 68, 69, 70, 74, 76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Железнодорожный переулок </w:t>
            </w:r>
            <w:r w:rsidRPr="007D57FC">
              <w:rPr>
                <w:rFonts w:ascii="Times New Roman" w:hAnsi="Times New Roman" w:cs="Times New Roman"/>
                <w:color w:val="000000"/>
              </w:rPr>
              <w:tab/>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21, 21В, 27, 33, 35, 35А, 37, 39</w:t>
            </w:r>
          </w:p>
          <w:p w:rsidR="00DF591A" w:rsidRPr="007D57FC" w:rsidRDefault="00DF591A">
            <w:pPr>
              <w:tabs>
                <w:tab w:val="left" w:pos="-108"/>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Заводской переулок  6, 10</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Московская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58, 60, 62, 66, 68, 78, 80, 98, 105</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Московский переулок  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Нагорный переулок</w:t>
            </w:r>
            <w:r w:rsidRPr="007D57FC">
              <w:rPr>
                <w:rFonts w:ascii="Times New Roman" w:hAnsi="Times New Roman" w:cs="Times New Roman"/>
                <w:color w:val="000000"/>
              </w:rPr>
              <w:tab/>
              <w:t xml:space="preserve"> 3, 5, 7, 9, 11</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Первомайская улица</w:t>
            </w:r>
            <w:r w:rsidRPr="007D57FC">
              <w:rPr>
                <w:rFonts w:ascii="Times New Roman" w:hAnsi="Times New Roman" w:cs="Times New Roman"/>
                <w:color w:val="000000"/>
              </w:rPr>
              <w:tab/>
              <w:t xml:space="preserve"> </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2, 4, 6, 7, 9, 10, 11, 12, 13, 15, 17, 18, 19, 20, 21, 22, 23, 24, 25, 26, 27, 28, 28А, 32, 34, 36, 38, 38Б</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Седова переулок 1, 2, 4, 6</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Строительный переулок    1, 2, 5, 7, 9</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Ударников переулок</w:t>
            </w:r>
            <w:r w:rsidRPr="007D57FC">
              <w:rPr>
                <w:rFonts w:ascii="Times New Roman" w:hAnsi="Times New Roman" w:cs="Times New Roman"/>
                <w:color w:val="000000"/>
              </w:rPr>
              <w:tab/>
              <w:t>6, 8, 11, 13</w:t>
            </w:r>
          </w:p>
          <w:p w:rsidR="00DF591A" w:rsidRPr="007D57FC" w:rsidRDefault="00DF591A">
            <w:pPr>
              <w:tabs>
                <w:tab w:val="left" w:pos="-108"/>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Фабричный переулок         14</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1467</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Емельяна Пугачева, 2а</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55-61-02</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20</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20</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 7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autoSpaceDE w:val="0"/>
              <w:spacing w:before="87" w:after="160" w:line="276" w:lineRule="auto"/>
              <w:rPr>
                <w:rFonts w:ascii="Times New Roman" w:hAnsi="Times New Roman" w:cs="Times New Roman"/>
                <w:color w:val="000000"/>
              </w:rPr>
            </w:pPr>
            <w:r w:rsidRPr="007D57FC">
              <w:rPr>
                <w:rFonts w:ascii="Times New Roman" w:hAnsi="Times New Roman" w:cs="Times New Roman"/>
                <w:color w:val="000000"/>
              </w:rPr>
              <w:t>Грузовая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57, 61, 63, 65, 67, 69, 71, 73, 77, 79, 81, 83, 85, 87, 89, 91, 93</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Добролюбова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11, 13, 15, 19, 21, 23, 25, 27, 34, 36, 38, 40, 42, 46</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Железнодорожная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9, 11, 13, 15, 17, 18, 20, 22, 23, 24, 25, 25Б, 26, 28, 30, 32</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Железнодорожный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1, 3, 4, 5, 7, 8, 9, 10, 11, 18</w:t>
            </w:r>
          </w:p>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 xml:space="preserve"> Кольцова переулок</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 3, 4, 4А, 5, 6, 7, 8, 9, 11, 14, 19, 35, 37</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 xml:space="preserve"> Ляшко улица   4, 6, 14, 18, 20, 22</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 xml:space="preserve"> Металлистов переулок  3, 5</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Московская улица</w:t>
            </w:r>
            <w:r w:rsidRPr="007D57FC">
              <w:rPr>
                <w:rFonts w:ascii="Times New Roman" w:hAnsi="Times New Roman" w:cs="Times New Roman"/>
                <w:color w:val="000000"/>
              </w:rPr>
              <w:tab/>
              <w:t xml:space="preserve"> </w:t>
            </w:r>
            <w:r w:rsidRPr="007D57FC">
              <w:rPr>
                <w:rFonts w:ascii="Times New Roman" w:hAnsi="Times New Roman" w:cs="Times New Roman"/>
                <w:color w:val="000000"/>
              </w:rPr>
              <w:br/>
              <w:t>100, 102, 104, 106, 108, 112, 114, 114А, 116, 118, 157, 171, 175</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 xml:space="preserve"> Мценский переулок</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1, 2, 4, 5, 6, 7, 8, 9, 11, 12, 13, 14, 15, 19</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 xml:space="preserve"> Никитский переулок 1, 2, 3, 4, 5, 9</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 xml:space="preserve"> Орловский переулок</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1, 1А, 3, 4, 4А, 5, 8, 10, 12, 14, 18, 20, 22, 24, 26, 28, 30</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 xml:space="preserve"> Поперечный переулок</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1, 2А, 3, 4, 5, 6, 7, 8, 9, 10, 13</w:t>
            </w:r>
          </w:p>
          <w:p w:rsidR="00DF591A" w:rsidRPr="007D57FC" w:rsidRDefault="00DF591A">
            <w:pPr>
              <w:tabs>
                <w:tab w:val="left" w:pos="90"/>
                <w:tab w:val="left" w:pos="793"/>
              </w:tabs>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Привокзальная улица</w:t>
            </w:r>
            <w:r w:rsidRPr="007D57FC">
              <w:rPr>
                <w:rFonts w:ascii="Times New Roman" w:hAnsi="Times New Roman" w:cs="Times New Roman"/>
                <w:color w:val="000000"/>
              </w:rPr>
              <w:tab/>
              <w:t>2, 4, 6</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 xml:space="preserve"> Репинский переулок          2, 4, 6, 12</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Суворовский переулок     7, 9, 11, 13, 15, 19, 21, 23, 25, 27, 29, 31</w:t>
            </w:r>
          </w:p>
          <w:p w:rsidR="00DF591A" w:rsidRPr="007D57FC" w:rsidRDefault="00DF591A">
            <w:pPr>
              <w:autoSpaceDE w:val="0"/>
              <w:spacing w:before="97" w:after="160" w:line="276" w:lineRule="auto"/>
              <w:ind w:left="3544" w:hanging="3544"/>
              <w:rPr>
                <w:rFonts w:ascii="Times New Roman" w:hAnsi="Times New Roman" w:cs="Times New Roman"/>
                <w:color w:val="000000"/>
              </w:rPr>
            </w:pPr>
            <w:r w:rsidRPr="007D57FC">
              <w:rPr>
                <w:rFonts w:ascii="Times New Roman" w:hAnsi="Times New Roman" w:cs="Times New Roman"/>
                <w:color w:val="000000"/>
              </w:rPr>
              <w:t xml:space="preserve"> Тихий переулок              1, 2, 3, 4</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1441</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Орджоникидзе, 3</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55-49-10</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21</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21</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 33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autoSpaceDE w:val="0"/>
              <w:spacing w:before="8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Андриабужная улица</w:t>
            </w:r>
            <w:r w:rsidRPr="007D57FC">
              <w:rPr>
                <w:rFonts w:ascii="Times New Roman" w:hAnsi="Times New Roman" w:cs="Times New Roman"/>
                <w:color w:val="000000"/>
              </w:rPr>
              <w:tab/>
              <w:t xml:space="preserve"> </w:t>
            </w:r>
          </w:p>
          <w:p w:rsidR="00DF591A" w:rsidRPr="007D57FC" w:rsidRDefault="00DF591A">
            <w:pPr>
              <w:autoSpaceDE w:val="0"/>
              <w:spacing w:before="87" w:after="160" w:line="276" w:lineRule="auto"/>
              <w:rPr>
                <w:rFonts w:ascii="Times New Roman" w:hAnsi="Times New Roman" w:cs="Times New Roman"/>
                <w:color w:val="000000"/>
              </w:rPr>
            </w:pPr>
            <w:r w:rsidRPr="007D57FC">
              <w:rPr>
                <w:rFonts w:ascii="Times New Roman" w:hAnsi="Times New Roman" w:cs="Times New Roman"/>
                <w:color w:val="000000"/>
              </w:rPr>
              <w:t>96, 98, 99, 100, 101, 102, 103, 104, 105, 106, 107, 108, 109, 110, 111, 112, 113, 114, 115, 116, 117, 118, 119, 120, 121, 122, 123, 124, 125, 126, 127, 129, 130, 131, 132, 133, 134, 134А, 137</w:t>
            </w:r>
          </w:p>
          <w:p w:rsidR="00DF591A" w:rsidRPr="007D57FC" w:rsidRDefault="00DF591A">
            <w:pPr>
              <w:autoSpaceDE w:val="0"/>
              <w:spacing w:before="56"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Восточная улица</w:t>
            </w:r>
            <w:r w:rsidRPr="007D57FC">
              <w:rPr>
                <w:rFonts w:ascii="Times New Roman" w:hAnsi="Times New Roman" w:cs="Times New Roman"/>
                <w:color w:val="000000"/>
              </w:rPr>
              <w:tab/>
              <w:t xml:space="preserve"> </w:t>
            </w:r>
          </w:p>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28, 30, 32, 33, 34, 35, 36, 37, 38, 39, 40, 41, 42, 43, 44, 45, 46, 47, 48, 50, 51, 52, 53, 54, 55, 56, 57, 58, 59, 60, 61, 62, 63, 63А, 64, 66, 69</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Высокая улица  1, 2, 4, 6, 8</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Гвардейская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100, 102, 104, 106, 108, 110, 112, 114, 116</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Деревообделочная улица  2, 4, 6, 8</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Елецкая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90, 92, 94, 94А, 96, 131, 133, 135, 137</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Калужская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31, 33, 35, 37, 39, 41, 43, 45, 47, 49, 51, 53, 55, 57, 58, 59, 60, 61, 62, 63, 64, 65, 66, 67, 68, 69, 72, 74, 76, 78, 80, 82, 84, 84/1, 86, 88, 90, 92, 94, 96</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Краснозоренская улица</w:t>
            </w:r>
            <w:r w:rsidRPr="007D57FC">
              <w:rPr>
                <w:rFonts w:ascii="Times New Roman" w:hAnsi="Times New Roman" w:cs="Times New Roman"/>
                <w:color w:val="000000"/>
              </w:rPr>
              <w:tab/>
              <w:t xml:space="preserve"> </w:t>
            </w:r>
          </w:p>
          <w:p w:rsidR="00DF591A" w:rsidRPr="007D57FC" w:rsidRDefault="00DF591A" w:rsidP="00BD445F">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 2, 3, 4, 5, 6, 8, 10, 11, 12, 14, 17Д, 19, 21, 23, 24</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Леженская улица  2, 4, 6, 8, 10, 11, 12</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Лесополоса Андриабуж  1</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Луговая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29, 30, 31, 32, 33, 34, 35, 36, 37, 38, 39, 40, 41, 42, 43, 44, 45, 46, 47, 48, 49, 50, 51, 52, 53, 54, 55, 56, 57, 58, 59, 60, 61, 62, 63, 64, 65, 66, 67, 68</w:t>
            </w:r>
          </w:p>
          <w:p w:rsidR="00DF591A" w:rsidRPr="007D57FC" w:rsidRDefault="00DF591A">
            <w:pPr>
              <w:autoSpaceDE w:val="0"/>
              <w:spacing w:before="56"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Мебельная улица</w:t>
            </w:r>
            <w:r w:rsidRPr="007D57FC">
              <w:rPr>
                <w:rFonts w:ascii="Times New Roman" w:hAnsi="Times New Roman" w:cs="Times New Roman"/>
                <w:color w:val="000000"/>
              </w:rPr>
              <w:tab/>
              <w:t xml:space="preserve"> </w:t>
            </w:r>
          </w:p>
          <w:p w:rsidR="00DF591A" w:rsidRPr="007D57FC" w:rsidRDefault="00DF591A">
            <w:pPr>
              <w:autoSpaceDE w:val="0"/>
              <w:spacing w:before="56"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1, 2А, 3, 4, 5, 6, 7, 8, 9, 10, 11, 13, 15, 17, 19</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Мичурина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70, 71, 72, 73, 74, 75, 76, 77, 78, 79, 80, 81, 82, 84, 85, 86, 87, 89, 91, 93, 95, 97, 99, 101, 103, 105, 107, 109</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Моховская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1, 2, 3, 4, 5, 6, 7</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Новосильское шоссе</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1, 3, 4, 5, 7, 9, 14, 14А</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Ольховецкая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19, 21, 23, 25, 27, 29, 29А, 31, 32, 33, 34, 36, 37, 38, 40, 41, 42, 43, 45, 47, 48, 49, 50, 54, 60</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Паровозная улица  64, 97</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Полевая улица 82, 82А, 84, 89, 91, 93, 95</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Поликарпова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120, 122, 124, 126, 127, 128, 129, 130, 131, 132, 133, 134, 135, 136, 137, 138, 139, 140, 141, 142, 143, 144, 145, 146, 147, 148, 149, 150, 151, 152, 153, 154, 156, 157, 159, 161, 163, 165</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Придорожная улица  1, 3, 5, 7, 9, 10, 11, 12</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Столярный переулок 1, 2, 3, 4, 5, 6, 7, 8, 9, 10</w:t>
            </w:r>
          </w:p>
          <w:p w:rsidR="00DF591A" w:rsidRPr="007D57FC" w:rsidRDefault="00DF591A">
            <w:pPr>
              <w:autoSpaceDE w:val="0"/>
              <w:spacing w:before="56"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Чкалова улица</w:t>
            </w:r>
            <w:r w:rsidRPr="007D57FC">
              <w:rPr>
                <w:rFonts w:ascii="Times New Roman" w:hAnsi="Times New Roman" w:cs="Times New Roman"/>
                <w:color w:val="000000"/>
              </w:rPr>
              <w:tab/>
            </w:r>
          </w:p>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80, 82, 84, 85, 86, 87, 88, 89, 90, 91, 92, 93, 94, 95, 96, 97, 98, 99, 100, 101, 102, 103, 104, 105, 106, 107, 108, 110, 111, 112, 113, 114, 115, 116, 117, 118, 119, 121, 123</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Шульгина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3"/>
              <w:rPr>
                <w:rFonts w:ascii="Times New Roman" w:hAnsi="Times New Roman" w:cs="Times New Roman"/>
                <w:color w:val="000000"/>
              </w:rPr>
            </w:pPr>
            <w:r w:rsidRPr="007D57FC">
              <w:rPr>
                <w:rFonts w:ascii="Times New Roman" w:hAnsi="Times New Roman" w:cs="Times New Roman"/>
                <w:color w:val="000000"/>
              </w:rPr>
              <w:t>96, 98, 100, 102, 104, 106, 108, 110, 145, 145А, 147, 149, 151, 153, 155, 157, 159, 161, 163</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Южный переулок 2, 4, 6, 8, 8А, 10, 10А, 12, 14, 16, 17, 17А, 19, 20, 21, 23, 25, 27, 29, 30, 32</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СНТ «Железнодорожник-1»</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2153</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Южный переулок, 26</w:t>
            </w:r>
          </w:p>
          <w:p w:rsidR="00DF591A" w:rsidRPr="007D57FC" w:rsidRDefault="00DF591A">
            <w:pPr>
              <w:tabs>
                <w:tab w:val="left" w:pos="12600"/>
              </w:tabs>
              <w:spacing w:after="160" w:line="276" w:lineRule="auto"/>
              <w:ind w:firstLine="34"/>
              <w:rPr>
                <w:rFonts w:ascii="Times New Roman" w:hAnsi="Times New Roman" w:cs="Times New Roman"/>
              </w:rPr>
            </w:pPr>
            <w:r w:rsidRPr="007D57FC">
              <w:rPr>
                <w:rFonts w:ascii="Times New Roman" w:hAnsi="Times New Roman" w:cs="Times New Roman"/>
                <w:color w:val="000000"/>
              </w:rPr>
              <w:t xml:space="preserve"> т. 55-35-90</w:t>
            </w: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22</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22</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 33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autoSpaceDE w:val="0"/>
              <w:spacing w:before="8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Волжская улица</w:t>
            </w:r>
          </w:p>
          <w:p w:rsidR="00DF591A" w:rsidRPr="007D57FC" w:rsidRDefault="00DF591A">
            <w:pPr>
              <w:autoSpaceDE w:val="0"/>
              <w:spacing w:before="8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20, 22, 24</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Высокая улица</w:t>
            </w:r>
            <w:r w:rsidRPr="007D57FC">
              <w:rPr>
                <w:rFonts w:ascii="Times New Roman" w:hAnsi="Times New Roman" w:cs="Times New Roman"/>
                <w:color w:val="000000"/>
              </w:rPr>
              <w:tab/>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5, 7, 9, 11, 13, 15, 17, 19, 21, 22, 23, 24, 25, 26, 27, 28, 30, 34, 35, 36, 37, 38, 39, 40, 41, 42, 42Г</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Деревообделочная улица</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3, 3А</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Елецкая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62, 64, 66, 68, 70, 72, 74, 76, 78, 82, 88</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Лесопильная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4, 10, 12, 13, 14, 15, 17, 19, 21, 23,</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Паровозная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60, 62, 73, 75, 77, 79, 81, 83, 85, 87, 91, 93, 95</w:t>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 xml:space="preserve"> Полевая улица</w:t>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 xml:space="preserve"> 51, 52, 53, 54, 55, 56, 57, 58, 59, 60, 61, 62, 63, 64, 65, 66, 67, 68, 69, 71, 73, 75, 75А, 77, 78, 79, 81, 83, 85, 87</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Путейский переулок</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2А, 4, 8, 10, 12, 12А, 14, 16, 18, 20, 22</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Рельсовая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1, 3, 4, 6, 7, 8, 9, 10, 11, 12, 14, 16, 18</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Ремонтный переулок</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14, 16, 17, 17А, 17Б, 19, 20, 22, 24</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Светофорный переулок</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2, 3, 4</w:t>
            </w:r>
          </w:p>
          <w:p w:rsidR="00DF591A" w:rsidRPr="007D57FC" w:rsidRDefault="00DF591A">
            <w:pPr>
              <w:autoSpaceDE w:val="0"/>
              <w:spacing w:before="56"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Южный переулок</w:t>
            </w:r>
          </w:p>
          <w:p w:rsidR="00DF591A" w:rsidRPr="007D57FC" w:rsidRDefault="00DF591A">
            <w:pPr>
              <w:autoSpaceDE w:val="0"/>
              <w:spacing w:before="56"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1, 3, 5</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2056</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Южный переулок, 26</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т. 55-35-90</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23</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23</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rPr>
                <w:rFonts w:ascii="Times New Roman" w:hAnsi="Times New Roman" w:cs="Times New Roman"/>
                <w:color w:val="000000"/>
              </w:rPr>
            </w:pPr>
            <w:r w:rsidRPr="007D57FC">
              <w:rPr>
                <w:rFonts w:ascii="Times New Roman" w:hAnsi="Times New Roman" w:cs="Times New Roman"/>
                <w:color w:val="000000"/>
              </w:rPr>
              <w:t>Красный уголок локомотивного депо</w:t>
            </w:r>
          </w:p>
        </w:tc>
        <w:tc>
          <w:tcPr>
            <w:tcW w:w="5400" w:type="dxa"/>
            <w:tcBorders>
              <w:top w:val="single" w:sz="4" w:space="0" w:color="000000"/>
              <w:left w:val="single" w:sz="4" w:space="0" w:color="000000"/>
              <w:bottom w:val="single" w:sz="4" w:space="0" w:color="000000"/>
              <w:right w:val="nil"/>
            </w:tcBorders>
          </w:tcPr>
          <w:p w:rsidR="00DF591A" w:rsidRPr="007D57FC" w:rsidRDefault="00DF591A">
            <w:pPr>
              <w:autoSpaceDE w:val="0"/>
              <w:spacing w:before="87" w:after="160" w:line="276" w:lineRule="auto"/>
              <w:ind w:firstLine="33"/>
              <w:rPr>
                <w:rFonts w:ascii="Times New Roman" w:hAnsi="Times New Roman" w:cs="Times New Roman"/>
                <w:color w:val="000000"/>
              </w:rPr>
            </w:pPr>
            <w:r w:rsidRPr="007D57FC">
              <w:rPr>
                <w:rFonts w:ascii="Times New Roman" w:hAnsi="Times New Roman" w:cs="Times New Roman"/>
                <w:color w:val="000000"/>
              </w:rPr>
              <w:t>Волжская улица</w:t>
            </w:r>
            <w:r w:rsidRPr="007D57FC">
              <w:rPr>
                <w:rFonts w:ascii="Times New Roman" w:hAnsi="Times New Roman" w:cs="Times New Roman"/>
                <w:color w:val="000000"/>
              </w:rPr>
              <w:tab/>
              <w:t>6, 7, 8, 9, 10, 11, 11А, 12, 13, 13Б, 14, 15, 16, 17, 18, 19, 21</w:t>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 xml:space="preserve"> Высокая улица</w:t>
            </w:r>
            <w:r w:rsidRPr="007D57FC">
              <w:rPr>
                <w:rFonts w:ascii="Times New Roman" w:hAnsi="Times New Roman" w:cs="Times New Roman"/>
                <w:color w:val="000000"/>
              </w:rPr>
              <w:tab/>
              <w:t>43, 44, 45, 46, 47, 48, 49, 50, 51, 52, 53, 54, 55, 56, 57, 58, 59, 60, 60А, 61, 61А, 62, 63, 64, 65, 66, 67, 68, 69, 70, 71, 71А, 72, 73, 74, 75, 76, 78, 78А, 80, 80А, 84, 88</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Гвардейская улица  1, 2, 3, 4, 5, 6, 7, 7А, 8, 9, 10, 11, 12, 13, 14, 15, 16, 17, 18, 19, 20, 21, 22, 23, 24, 25, 26, 27, 28, 29, 30, 31, 32, 32Б, 33, 34, 35, 36, 37, 38, 39, 40, 41, 42, 43, 44, 45, 46, 47, 48, 49, 50, 51, 52, 53, 54, 55, 56</w:t>
            </w:r>
          </w:p>
          <w:p w:rsidR="00DF591A" w:rsidRPr="007D57FC" w:rsidRDefault="00DF591A">
            <w:pPr>
              <w:autoSpaceDE w:val="0"/>
              <w:spacing w:before="97"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 xml:space="preserve"> Деповская улица, 2</w:t>
            </w:r>
          </w:p>
          <w:p w:rsidR="00DF591A" w:rsidRPr="007D57FC" w:rsidRDefault="00DF591A">
            <w:pPr>
              <w:autoSpaceDE w:val="0"/>
              <w:spacing w:before="56"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 xml:space="preserve"> Елецкая улица</w:t>
            </w:r>
            <w:r w:rsidRPr="007D57FC">
              <w:rPr>
                <w:rFonts w:ascii="Times New Roman" w:hAnsi="Times New Roman" w:cs="Times New Roman"/>
                <w:color w:val="000000"/>
              </w:rPr>
              <w:tab/>
              <w:t xml:space="preserve"> </w:t>
            </w:r>
          </w:p>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20, 22, 24, 26, 28, 29, 30, 31, 32, 33, 34, 35, 36, 37, 38, 39, 40, 41, 42, 43, 44, 45, 46, 47, 49, 50, 51, 53, 54, 55, 56, 57, 58, 59, 60, 60А, 61, 63, 65, 69, 71, 73, 75, 77, 79, 81, 83</w:t>
            </w:r>
          </w:p>
          <w:p w:rsidR="00DF591A" w:rsidRPr="007D57FC" w:rsidRDefault="00DF591A">
            <w:pPr>
              <w:autoSpaceDE w:val="0"/>
              <w:spacing w:before="97"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 xml:space="preserve"> Паровозная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6, 7, 8, 9, 10, 11, 12, 13, 14, 15, 16, 17, 19, 20, 21, 22, 22А, 23, 24, 25, 26, 27, 28, 29А, 30, 32, 34, 35, 36, 37, 38, 39, 39А, 40, 41, 43, 45, 47, 49, 51, 53, 55, 57, 58, 59, 61, 63, 65, 67, 69</w:t>
            </w:r>
          </w:p>
          <w:p w:rsidR="00DF591A" w:rsidRPr="007D57FC" w:rsidRDefault="00DF591A">
            <w:pPr>
              <w:autoSpaceDE w:val="0"/>
              <w:spacing w:before="97"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 xml:space="preserve"> Полевая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1, 3, 5, 6, 7, 8, 9, 10, 11, 12, 14, 15, 16, 17, 18, 19, 20, 21, 22, 23, 24, 25, 26, 27, 28, 29, 29А, 30, 31, 32, 33, 34, 35, 35А, 36, 37, 38, 39, 40, 41, 42, 43, 44, 45, 46, 47, 48, 49, 50</w:t>
            </w:r>
          </w:p>
          <w:p w:rsidR="00DF591A" w:rsidRPr="007D57FC" w:rsidRDefault="00DF591A">
            <w:pPr>
              <w:autoSpaceDE w:val="0"/>
              <w:spacing w:before="97"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 xml:space="preserve"> Радищева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1, 2, 3, 4, 5, 6, 8, 8А, 10, 12,12А</w:t>
            </w:r>
          </w:p>
          <w:p w:rsidR="00DF591A" w:rsidRPr="007D57FC" w:rsidRDefault="00DF591A">
            <w:pPr>
              <w:autoSpaceDE w:val="0"/>
              <w:spacing w:before="97"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 xml:space="preserve"> Ракетный переулок</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1, 2, 4, 5, 6, 7, 9, 10, 11, 12</w:t>
            </w:r>
          </w:p>
          <w:p w:rsidR="00DF591A" w:rsidRDefault="00DF591A">
            <w:pPr>
              <w:autoSpaceDE w:val="0"/>
              <w:spacing w:before="97" w:after="160" w:line="276" w:lineRule="auto"/>
              <w:ind w:left="2694" w:hanging="2694"/>
              <w:rPr>
                <w:rFonts w:ascii="Times New Roman" w:hAnsi="Times New Roman" w:cs="Times New Roman"/>
                <w:color w:val="000000"/>
              </w:rPr>
            </w:pPr>
            <w:r w:rsidRPr="007D57FC">
              <w:rPr>
                <w:rFonts w:ascii="Times New Roman" w:hAnsi="Times New Roman" w:cs="Times New Roman"/>
                <w:color w:val="000000"/>
              </w:rPr>
              <w:t xml:space="preserve"> Ремонтный переулок</w:t>
            </w:r>
            <w:r w:rsidRPr="007D57FC">
              <w:rPr>
                <w:rFonts w:ascii="Times New Roman" w:hAnsi="Times New Roman" w:cs="Times New Roman"/>
                <w:color w:val="000000"/>
              </w:rPr>
              <w:tab/>
              <w:t xml:space="preserve"> 1, 3, 5, 7, 9, 11</w:t>
            </w:r>
          </w:p>
          <w:p w:rsidR="00DF591A" w:rsidRPr="007D57FC" w:rsidRDefault="00DF591A">
            <w:pPr>
              <w:autoSpaceDE w:val="0"/>
              <w:spacing w:before="97" w:after="160" w:line="276" w:lineRule="auto"/>
              <w:ind w:left="2694" w:hanging="2694"/>
              <w:rPr>
                <w:rFonts w:ascii="Times New Roman" w:hAnsi="Times New Roman" w:cs="Times New Roman"/>
                <w:color w:val="000000"/>
              </w:rPr>
            </w:pP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2322</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ind w:firstLine="34"/>
              <w:rPr>
                <w:rFonts w:ascii="Times New Roman" w:hAnsi="Times New Roman" w:cs="Times New Roman"/>
                <w:color w:val="000000"/>
              </w:rPr>
            </w:pPr>
            <w:r w:rsidRPr="007D57FC">
              <w:rPr>
                <w:rFonts w:ascii="Times New Roman" w:hAnsi="Times New Roman" w:cs="Times New Roman"/>
                <w:color w:val="000000"/>
              </w:rPr>
              <w:t>ул. Паровозная</w:t>
            </w:r>
          </w:p>
          <w:p w:rsidR="00DF591A" w:rsidRPr="007D57FC" w:rsidRDefault="00DF591A">
            <w:pPr>
              <w:tabs>
                <w:tab w:val="left" w:pos="90"/>
                <w:tab w:val="left" w:pos="1360"/>
              </w:tabs>
              <w:autoSpaceDE w:val="0"/>
              <w:spacing w:before="23" w:after="160" w:line="276" w:lineRule="auto"/>
              <w:ind w:firstLine="34"/>
              <w:rPr>
                <w:rFonts w:ascii="Times New Roman" w:hAnsi="Times New Roman" w:cs="Times New Roman"/>
                <w:color w:val="000000"/>
              </w:rPr>
            </w:pPr>
            <w:r w:rsidRPr="007D57FC">
              <w:rPr>
                <w:rFonts w:ascii="Times New Roman" w:hAnsi="Times New Roman" w:cs="Times New Roman"/>
                <w:color w:val="000000"/>
              </w:rPr>
              <w:t xml:space="preserve"> т. 46-75-98</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24</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24</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образовательное учреждение дополнительного образования детей «Центр детского технического творчества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Андриабужная улица 40, 42, 43, 44, 45, 46, 47, 48, 49, 50, 51, 52, 53, 54, 55, 56, 57, 58, 59, 60, 61, 62, 63, 64, 65, 66, 67, 68, 70, 71, 72, 73, 74, 75, 76, 77, 78, 79, 80, 81, 82, 83, 84, 85, 86, 87, 88, 89, 90, 91, 92, 93, 94, 95, 97</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Восточная улица  2, 4, 6, 6А, 7, 8, 9, 10, 11, 12, 13, 14, 15, 16, 17, 18, 19, 20, 21, 22, 23, 24, 25, 26, 27</w:t>
            </w:r>
          </w:p>
          <w:p w:rsidR="00DF591A" w:rsidRPr="007D57FC" w:rsidRDefault="00DF591A">
            <w:pPr>
              <w:autoSpaceDE w:val="0"/>
              <w:spacing w:before="97" w:after="160" w:line="276" w:lineRule="auto"/>
              <w:ind w:firstLine="34"/>
              <w:rPr>
                <w:rFonts w:ascii="Times New Roman" w:hAnsi="Times New Roman" w:cs="Times New Roman"/>
                <w:color w:val="000000"/>
              </w:rPr>
            </w:pPr>
            <w:r w:rsidRPr="007D57FC">
              <w:rPr>
                <w:rFonts w:ascii="Times New Roman" w:hAnsi="Times New Roman" w:cs="Times New Roman"/>
                <w:color w:val="000000"/>
              </w:rPr>
              <w:t xml:space="preserve"> Гвардейская улица 57, 58, 59, 60, 61, 62, 63, 64, 65, 66, 67, 68, 70, 71, 72, 73, 74, 75, 76, 77, 80, 81, 82, 83, 84, 85, 86, 87, 88, 89, 90, 91, 92, 93, 94, 95, 96, 97, 98, 99</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Деревообделочная улица 5, 7, 9, 10, 11, 12, 13, 14, 15, 16, 17, 18, 19, 21</w:t>
            </w:r>
          </w:p>
          <w:p w:rsidR="00DF591A" w:rsidRPr="007D57FC" w:rsidRDefault="00DF591A">
            <w:pPr>
              <w:autoSpaceDE w:val="0"/>
              <w:spacing w:before="97" w:after="160" w:line="276" w:lineRule="auto"/>
              <w:ind w:left="3119" w:hanging="3119"/>
              <w:rPr>
                <w:rFonts w:ascii="Times New Roman" w:hAnsi="Times New Roman" w:cs="Times New Roman"/>
                <w:color w:val="000000"/>
              </w:rPr>
            </w:pPr>
            <w:r w:rsidRPr="007D57FC">
              <w:rPr>
                <w:rFonts w:ascii="Times New Roman" w:hAnsi="Times New Roman" w:cs="Times New Roman"/>
                <w:color w:val="000000"/>
              </w:rPr>
              <w:t xml:space="preserve"> Елецкая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85, 87, 89, 91, 93, 95, 97, 99, 101, 103, 105, 107, 109, 111, 113, 115, 117, 119, 121, 123, 125, 127, 129</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Калужская улица 1, 1А, 2, 3, 4, 5, 6, 7, 7А, 8, 9, 9А, 10, 11, 11А, 12, 13, 13А, 14, 15, 16, 17, 18, 19, 19А, 20, 21, 21А, 22, 23, 24, 25, 27, 29, 32, 34, 36, 38, 40, 42, 44, 46, 48, 50, 52, 54, 56</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Кузьмичевская улица 2, 4, 7, 8, 10, 10А, 12, 14, 16, 18</w:t>
            </w:r>
          </w:p>
          <w:p w:rsidR="00DF591A" w:rsidRPr="007D57FC" w:rsidRDefault="00DF591A">
            <w:pPr>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Лесопильная улица 16, 18, 20, 22, 24, 25, 26, 27, 28, 30, 32</w:t>
            </w:r>
          </w:p>
          <w:p w:rsidR="00DF591A" w:rsidRPr="007D57FC" w:rsidRDefault="00DF591A">
            <w:pPr>
              <w:autoSpaceDE w:val="0"/>
              <w:spacing w:before="97" w:after="160" w:line="276" w:lineRule="auto"/>
              <w:ind w:firstLine="34"/>
              <w:rPr>
                <w:rFonts w:ascii="Times New Roman" w:hAnsi="Times New Roman" w:cs="Times New Roman"/>
                <w:color w:val="000000"/>
              </w:rPr>
            </w:pPr>
            <w:r w:rsidRPr="007D57FC">
              <w:rPr>
                <w:rFonts w:ascii="Times New Roman" w:hAnsi="Times New Roman" w:cs="Times New Roman"/>
                <w:color w:val="000000"/>
              </w:rPr>
              <w:t xml:space="preserve"> Луговая улица1, 2, 3, 4, 5, 6, 7, 8, 9, 10, 11, 12, 14, 15, 16, 17, 18, 19, 20, 21, 22, 23, 24, 25, 26, 27, 28</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Мичурина улица 19, 20, 21, 22, 23, 24, 25, 26, 27, 28, 29, 30, 31, 32, 33, 34, 35, 36, 37, 38, 39, 41, 42, 43, 44, 45, 46, 47, 48, 49, 50, 51, 52, 53, 54, 55, 56, 57, 58, 59, 60, 61, 62, 63, 64, 65, 66, 69</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Ольховецкая улица 1, 3, 7, 9, 10, 11, 12, 13, 14, 15, 16, 17, 20, 22, 24, 26, 28</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Поликарпова улица 66, 68, 70, 72, 73, 74, 75, 76, 77, 78, 79, 80, 81, 82, 83, 84, 85, 86, 87, 88, 89, 90, 91, 92, 93, 94, 95, 96, 97, 98, 99, 100, 101, 102, 103, 104, 105, 107, 108, 109, 110, 111, 112, 113, 114, 115, 116, 117, 118, 119, 121, 123</w:t>
            </w:r>
          </w:p>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 xml:space="preserve"> Серпуховская улица 99, 101, 102, 103, 104, 105, 106, 107, 108, 109, 110, 111, 112, 113, 114, 115, 116, 117, 118, 119, 120, 121, 122, 123, 124, 125, 126, 127, 128, 129, 130, 131, 132, 133, 134, 135, 136, 137, 138, 139, 140, 142, 144, 146, 148, 150</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Смоленская улица 63, 64, 65, 66, 67, 68, 69, 70, 71, 72, 73, 74, 75, 77, 78, 79, 81, 82, 83, 84, 85, 86, 87, 88, 89, 90, 91, 92, 93, 94, 95, 96, 97, 98, 99, 100, 102, 103, 104, 105, 106, 107, 109, 111</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Тульская улица 65, 67, 69, 71, 73, 75, 77, 79, 81, 83, 85, 87, 89, 90, 91, 92, 93, 94, 95, 96, 97, 98, 100, 102, 104, 106, 108, 110, 110А, 112, 114, 116, 118, 120, 122, 124, 126, 128, 130</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Чкалова улица 26, 28, 30, 31, 32, 33, 34, 35, 36, 37, 38, 39, 40, 41, 42, 43, 44, 45, 46, 47, 48, 49, 50, 51, 52, 53, 54, 55, 56, 57, 58, 59, 60, 61, 62, 64, 65, 66, 67, 68, 69, 70, 71, 72, 73, 74, 75, 76, 77, 78, 79, 83</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Шульгина улица 66, 68, 70, 72, 74, 76, 78, 80, 82, 84, 86, 88, 90, 92, 94, 95, 97, 99, 101, 103, 105, 107, 109, 111, 113, 115, 117, 119, 121, 123, 125, 127, 129, 131, 133, 135, 137, 139, 141, 143</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Южный переулок 31, 35, 37, 39, 41, 43, 45, 47, 49, 51, 53, 55, 57, 59, 61, 63, 67, 69, 71, 73, 75, 77, 79, 81, 83, 85, 87, 89, 91, 93, 95, 97, 101</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1794</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Тульская, 63</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55-14-36, 55-08-17</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rPr>
          <w:trHeight w:val="2819"/>
        </w:trPr>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bCs/>
                <w:color w:val="000000"/>
                <w:sz w:val="24"/>
                <w:szCs w:val="24"/>
              </w:rPr>
            </w:pPr>
            <w:r w:rsidRPr="007D57FC">
              <w:rPr>
                <w:rFonts w:ascii="Times New Roman" w:hAnsi="Times New Roman" w:cs="Times New Roman"/>
                <w:color w:val="000000"/>
                <w:sz w:val="24"/>
                <w:szCs w:val="24"/>
              </w:rPr>
              <w:t>25</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25</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 30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Андриабужная улица 1, 2, 3, 4, 5, 6, 7, 8, 9, 10, 11, 12, 13, 14, 15, 16, 17, 18, 19, 20, 21, 22, 24, 25, 27, 28, 29, 30, 31А, 32, 33, 34, 35, 36, 37, 38, 39</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Волжская улица  106А</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Деповская улица 3, 5, 7, 9, 11, 13</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Елецкая улица 1, 2, 4, 4Б, 5, 6, 7, 7А, 8, 9, 10, 11, 12, 13, 14, 15, 17, 19, 19А, 23, 25, 27</w:t>
            </w:r>
          </w:p>
          <w:p w:rsidR="00DF591A" w:rsidRPr="007D57FC" w:rsidRDefault="00DF591A">
            <w:pPr>
              <w:autoSpaceDE w:val="0"/>
              <w:spacing w:before="97" w:after="160" w:line="276" w:lineRule="auto"/>
              <w:ind w:hanging="2835"/>
              <w:rPr>
                <w:rFonts w:ascii="Times New Roman" w:hAnsi="Times New Roman" w:cs="Times New Roman"/>
                <w:color w:val="000000"/>
              </w:rPr>
            </w:pPr>
            <w:r w:rsidRPr="007D57FC">
              <w:rPr>
                <w:rFonts w:ascii="Times New Roman" w:hAnsi="Times New Roman" w:cs="Times New Roman"/>
                <w:color w:val="000000"/>
              </w:rPr>
              <w:t xml:space="preserve"> Кировский переулок 1, 2,   Кировский переулок 1, 2, 4, 5, 6, 7, 8, 10, 12, 14, 16, 18 </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Контактная улица  1, 4, 5, 8</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Мичурина улица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1, 2, 3, 4, 5, 6, 7, 8, 9, 10, 11, 13, 14, 15, 16, 17, 18</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Опушечная улица 1, 1А, 2, 3, 4, 6, 7, 8, 9, 10, 11, 13, 14, 15, 16, 17, 18, 20, 22</w:t>
            </w:r>
          </w:p>
          <w:p w:rsidR="00DF591A" w:rsidRPr="007D57FC" w:rsidRDefault="00DF591A">
            <w:pPr>
              <w:autoSpaceDE w:val="0"/>
              <w:spacing w:before="56"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Поликарпова улица</w:t>
            </w:r>
            <w:r w:rsidRPr="007D57FC">
              <w:rPr>
                <w:rFonts w:ascii="Times New Roman" w:hAnsi="Times New Roman" w:cs="Times New Roman"/>
                <w:color w:val="000000"/>
              </w:rPr>
              <w:tab/>
              <w:t xml:space="preserve"> </w:t>
            </w:r>
          </w:p>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1, 1А, 2, 3, 4, 4А, 5, 6, 7, 8, 9, 10, 11, 13, 14, 15, 16, 17, 18, 19, 20, 21, 22, 23, 24, 25, 26, 27, 28, 29, 30, 31, 32, 33, 34, 35, 36, 37, 38, 40, 41, 42, 43, 44, 45, 46, 47, 48, 49, 50, 51, 52, 53, 54, 55, 56, 57, 58, 59, 60, 61, 62, 63, 64, 65, 67, 69</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Полтавская улица </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1, 2, 3, 4, 5, 7, 9</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Пришвина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2, 3, 4, 6, 7, 8, 9, 10, 11, 12, 13, 14, 15, 16, 17, 18, 20, 21, 22, 23, 24, 25, 27, 28, 30, 31, 32, 33, 34, 36, 38, 42, 44, 46, 48</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Радищева улица </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7</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Самарский переулок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4, 15, 16, 17, 18, 19, 20, 21, 22, 24</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w:t>
            </w:r>
          </w:p>
          <w:p w:rsidR="00DF591A" w:rsidRPr="007D57FC" w:rsidRDefault="00DF591A">
            <w:pPr>
              <w:autoSpaceDE w:val="0"/>
              <w:spacing w:before="97" w:after="160" w:line="276" w:lineRule="auto"/>
              <w:ind w:left="2835" w:hanging="2835"/>
              <w:rPr>
                <w:rFonts w:ascii="Times New Roman" w:hAnsi="Times New Roman" w:cs="Times New Roman"/>
                <w:color w:val="000000"/>
              </w:rPr>
            </w:pP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Серпуховская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32, 34, 35, 35А, 36, 37, 38, 39, 40, 41, 42, 43, 44, 45, 46, 47, 48, 49, 50, 51, 52, 53, 54, 56, 57, 58, 59, 60, 61, 62, 63, 64, 65, 66, 67, 68, 69, 70, 71, 72, 73, 74, 75, 76, 77, 78, 79, 80, 81, 82, 83, 84, 85, 86, 87, 88, 89, 91, 92, 93, 94, 95, 96, 97, 98, 100</w:t>
            </w:r>
          </w:p>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 xml:space="preserve"> Смоленская улица 1, 1А, 2, 2Б, 3, 4, 5, 6, 7, 8, 9, 10, 11, 12, 13, 14, 15, 16, 17, 18, 19, 20, 21, 22, 23, 24, 25, 26, 27, 28, 29, 30, 31, 32, 33, 34, 35, 36, 37, 38, 39, 40, 41А, 41Б, 42, 43, 44, 45, 45А, 45В, 46, 47, 48, 49, 50, 51, 52, 53, 54, 55, 56, 57, 58, 59, 60, 61, 62</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Смоленский переулок 1, 2, 3, 4, 5, 6, 7, 8, 9, 10, 11, 12</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Станционная улица 1, 1А, 3, 4, 5, 6, 7, 8, 9, 11, 13</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Тепловозный переулок</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1, 2, 3, 4, 5, 6, 7, 8, 9, 10, 11, 12, 13, 14, 16, 17, 19, 21</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Тульская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23, 24, 26, 27, 28, 29, 30, 31, 32, 33, 34, 35, 36, 37, 38, 39, 41, 42, 43, 44, 45, 46, 47, 48, 49, 50, 51, 52, 53, 54, 55, 56, 57, 58, 59, 60, 61, 62, 64, 66, 68, 70, 72, 74, 76, 78, 80, 82, 84, 86, 88</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Чкалова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 3, 4А, 5, 7, 8, 9, 10, 12, 13, 14, 15, 16, 17, 18, 19, 20, 21, 22, 23, 24, 25, 27, 29</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Шульгина улица 25, 26, 27, 28, 29, 31, 32, 33, 34, 35, 36, 37, 38, 39, 40, 41, 42, 43, 44, 45, 46, 47, 48, 49, 50, 51, 52, 53, 54, 55, 56, 57, 58, 59, 60, 61, 62, 63, 65, 67, 69, 71, 73, 75, 77, 79, 81, 83, 85, 87, 89, 91, 93</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1746</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Деповская, 6</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55-38-26</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firstLine="0"/>
              <w:jc w:val="center"/>
              <w:rPr>
                <w:rFonts w:ascii="Times New Roman" w:hAnsi="Times New Roman" w:cs="Times New Roman"/>
                <w:bCs/>
                <w:color w:val="000000"/>
                <w:sz w:val="24"/>
                <w:szCs w:val="24"/>
              </w:rPr>
            </w:pPr>
            <w:r w:rsidRPr="007D57FC">
              <w:rPr>
                <w:rFonts w:ascii="Times New Roman" w:hAnsi="Times New Roman" w:cs="Times New Roman"/>
                <w:color w:val="000000"/>
                <w:sz w:val="24"/>
                <w:szCs w:val="24"/>
              </w:rPr>
              <w:t>26.</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26</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 30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3686"/>
              </w:tabs>
              <w:autoSpaceDE w:val="0"/>
              <w:spacing w:before="56"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Вольная улица 1, 3, 5, 7, 9, 11, 13, 15, 16, 17, 18, 19, 20, 21, 22, 23, 24, 26, 27, 28, 30, 32, 34</w:t>
            </w:r>
          </w:p>
          <w:p w:rsidR="00DF591A" w:rsidRPr="007D57FC" w:rsidRDefault="00DF591A">
            <w:pPr>
              <w:tabs>
                <w:tab w:val="left" w:pos="3686"/>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Крестьянская улица 1, 2, 3, 4, 5, 6, 7, 8, 9, 10, 11, 12, 13, 14, 15, 16, 17, 18, 19, 20, 21, 22, 23, 24, 25, 26, 27, 28</w:t>
            </w:r>
          </w:p>
          <w:p w:rsidR="00DF591A" w:rsidRPr="007D57FC" w:rsidRDefault="00DF591A">
            <w:pPr>
              <w:tabs>
                <w:tab w:val="left" w:pos="3686"/>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Лазо улица 1, 2, 3, 4, 5, 6, 7, 8, 9, 10, 11, 12, 13, 14, 15, 16, 20, 22</w:t>
            </w:r>
          </w:p>
          <w:p w:rsidR="00DF591A" w:rsidRPr="007D57FC" w:rsidRDefault="00DF591A">
            <w:pPr>
              <w:tabs>
                <w:tab w:val="left" w:pos="3686"/>
              </w:tabs>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Московское шоссе 4, 6, 8, 10, 12, 16, 18, 18А, 20, 22, 24, 26, 28, 28А, 30, 32, 34, 36, 38, 40, 44, 46, 48, 50, 50А, 52, 54</w:t>
            </w:r>
          </w:p>
          <w:p w:rsidR="00DF591A" w:rsidRPr="007D57FC" w:rsidRDefault="00DF591A">
            <w:pPr>
              <w:tabs>
                <w:tab w:val="left" w:pos="3686"/>
              </w:tabs>
              <w:autoSpaceDE w:val="0"/>
              <w:spacing w:before="97" w:after="160" w:line="276" w:lineRule="auto"/>
              <w:ind w:left="2977" w:hanging="2977"/>
              <w:rPr>
                <w:rFonts w:ascii="Times New Roman" w:hAnsi="Times New Roman" w:cs="Times New Roman"/>
                <w:color w:val="000000"/>
              </w:rPr>
            </w:pPr>
            <w:r w:rsidRPr="007D57FC">
              <w:rPr>
                <w:rFonts w:ascii="Times New Roman" w:hAnsi="Times New Roman" w:cs="Times New Roman"/>
                <w:color w:val="000000"/>
              </w:rPr>
              <w:t xml:space="preserve"> Паровозная улица  5</w:t>
            </w:r>
          </w:p>
          <w:p w:rsidR="00DF591A" w:rsidRPr="007D57FC" w:rsidRDefault="00DF591A">
            <w:pPr>
              <w:tabs>
                <w:tab w:val="left" w:pos="3686"/>
              </w:tabs>
              <w:autoSpaceDE w:val="0"/>
              <w:spacing w:before="97" w:after="160" w:line="276" w:lineRule="auto"/>
              <w:ind w:left="2977" w:hanging="2977"/>
              <w:rPr>
                <w:rFonts w:ascii="Times New Roman" w:hAnsi="Times New Roman" w:cs="Times New Roman"/>
                <w:color w:val="000000"/>
              </w:rPr>
            </w:pPr>
            <w:r w:rsidRPr="007D57FC">
              <w:rPr>
                <w:rFonts w:ascii="Times New Roman" w:hAnsi="Times New Roman" w:cs="Times New Roman"/>
                <w:color w:val="000000"/>
              </w:rPr>
              <w:t xml:space="preserve">Привокзальная площадь 1 </w:t>
            </w:r>
          </w:p>
          <w:p w:rsidR="00DF591A" w:rsidRPr="007D57FC" w:rsidRDefault="00DF591A">
            <w:pPr>
              <w:tabs>
                <w:tab w:val="left" w:pos="3686"/>
              </w:tabs>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Серпуховская улица 5, 6, 7, 8, 9, 10, 11, 12, 13, 14, 15, 16, 17, 18, 19, 20, 22, 23, 24, 25, 26, 27, 28, 29, 30, 31</w:t>
            </w:r>
          </w:p>
          <w:p w:rsidR="00DF591A" w:rsidRPr="007D57FC" w:rsidRDefault="00DF591A">
            <w:pPr>
              <w:tabs>
                <w:tab w:val="left" w:pos="3686"/>
              </w:tabs>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Старо-Московское шоссе 1, 2, 3, 5, 5А, 7, 9, 11, 18, 18Б, 20, 22, 24, 26, 28, 30, 32, 34</w:t>
            </w:r>
          </w:p>
          <w:p w:rsidR="00DF591A" w:rsidRPr="007D57FC" w:rsidRDefault="00DF591A">
            <w:pPr>
              <w:tabs>
                <w:tab w:val="left" w:pos="3686"/>
              </w:tabs>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Текмашевская улица 1, 2, 3, 4, 5, 6, 7, 8, 9, 11, 13, 15</w:t>
            </w:r>
          </w:p>
          <w:p w:rsidR="00DF591A" w:rsidRPr="007D57FC" w:rsidRDefault="00DF591A">
            <w:pPr>
              <w:tabs>
                <w:tab w:val="left" w:pos="3686"/>
              </w:tabs>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Текстильная улица 2, 3, 4, 5, 6, 7, 8, 9, 10, 11, 1</w:t>
            </w:r>
          </w:p>
          <w:p w:rsidR="00DF591A" w:rsidRPr="007D57FC" w:rsidRDefault="00DF591A">
            <w:pPr>
              <w:tabs>
                <w:tab w:val="left" w:pos="3686"/>
              </w:tabs>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2, 13, 14, 15, 16, 17, 19, 21, 23, 25, 27, 29</w:t>
            </w:r>
          </w:p>
          <w:p w:rsidR="00DF591A" w:rsidRPr="007D57FC" w:rsidRDefault="00DF591A">
            <w:pPr>
              <w:tabs>
                <w:tab w:val="left" w:pos="3686"/>
              </w:tabs>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 xml:space="preserve"> Тульская улица 1, 2, 3, 5, 6, 7, 8, 9, 10, 11, 12, 13, 14, 15, 16, 17, 18, 19, 20, 21, 22</w:t>
            </w:r>
          </w:p>
          <w:p w:rsidR="00DF591A" w:rsidRPr="007D57FC" w:rsidRDefault="00DF591A">
            <w:pPr>
              <w:tabs>
                <w:tab w:val="left" w:pos="3686"/>
              </w:tabs>
              <w:autoSpaceDE w:val="0"/>
              <w:spacing w:before="97" w:after="160" w:line="276" w:lineRule="auto"/>
              <w:ind w:left="2977" w:hanging="2977"/>
              <w:rPr>
                <w:rFonts w:ascii="Times New Roman" w:hAnsi="Times New Roman" w:cs="Times New Roman"/>
                <w:color w:val="000000"/>
              </w:rPr>
            </w:pPr>
            <w:r w:rsidRPr="007D57FC">
              <w:rPr>
                <w:rFonts w:ascii="Times New Roman" w:hAnsi="Times New Roman" w:cs="Times New Roman"/>
                <w:color w:val="000000"/>
              </w:rPr>
              <w:t xml:space="preserve"> Шульгина улица</w:t>
            </w:r>
            <w:r w:rsidRPr="007D57FC">
              <w:rPr>
                <w:rFonts w:ascii="Times New Roman" w:hAnsi="Times New Roman" w:cs="Times New Roman"/>
                <w:color w:val="000000"/>
              </w:rPr>
              <w:tab/>
              <w:t xml:space="preserve"> </w:t>
            </w:r>
          </w:p>
          <w:p w:rsidR="00DF591A" w:rsidRPr="007D57FC" w:rsidRDefault="00DF591A">
            <w:pPr>
              <w:tabs>
                <w:tab w:val="left" w:pos="3686"/>
              </w:tabs>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1, 2, 3, 4, 5, 6, 7, 8, 9, 10, 11, 12, 13, 14, 15, 16, 17, 18, 19, 20, 21, 22, 23, 24</w:t>
            </w:r>
          </w:p>
          <w:p w:rsidR="00DF591A" w:rsidRPr="007D57FC" w:rsidRDefault="00DF591A">
            <w:pPr>
              <w:tabs>
                <w:tab w:val="left" w:pos="3686"/>
              </w:tabs>
              <w:autoSpaceDE w:val="0"/>
              <w:spacing w:before="97" w:after="160" w:line="276" w:lineRule="auto"/>
              <w:ind w:left="2977" w:hanging="2977"/>
              <w:rPr>
                <w:rFonts w:ascii="Times New Roman" w:hAnsi="Times New Roman" w:cs="Times New Roman"/>
                <w:color w:val="000000"/>
              </w:rPr>
            </w:pPr>
            <w:r w:rsidRPr="007D57FC">
              <w:rPr>
                <w:rFonts w:ascii="Times New Roman" w:hAnsi="Times New Roman" w:cs="Times New Roman"/>
                <w:color w:val="000000"/>
              </w:rPr>
              <w:t xml:space="preserve"> Электровозная улица</w:t>
            </w:r>
            <w:r w:rsidRPr="007D57FC">
              <w:rPr>
                <w:rFonts w:ascii="Times New Roman" w:hAnsi="Times New Roman" w:cs="Times New Roman"/>
                <w:color w:val="000000"/>
              </w:rPr>
              <w:tab/>
              <w:t xml:space="preserve"> </w:t>
            </w:r>
          </w:p>
          <w:p w:rsidR="00DF591A" w:rsidRPr="007D57FC" w:rsidRDefault="00DF591A">
            <w:pPr>
              <w:tabs>
                <w:tab w:val="left" w:pos="3686"/>
              </w:tabs>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2, 4, 5, 6, 7, 8, 9, 10, 12, 13, 14, 15, 16, 17, 18, 19, 20, 21, 23, 25, 27, 29, 31, 33, 35, 37, 39, 41, 43, 45, 47, 49, 51, 53, 55</w:t>
            </w:r>
          </w:p>
          <w:p w:rsidR="00DF591A" w:rsidRPr="007D57FC" w:rsidRDefault="00DF591A">
            <w:pPr>
              <w:tabs>
                <w:tab w:val="left" w:pos="3686"/>
              </w:tabs>
              <w:autoSpaceDE w:val="0"/>
              <w:spacing w:before="97" w:after="160" w:line="276" w:lineRule="auto"/>
              <w:ind w:left="2977" w:hanging="2977"/>
              <w:rPr>
                <w:rFonts w:ascii="Times New Roman" w:hAnsi="Times New Roman" w:cs="Times New Roman"/>
                <w:color w:val="000000"/>
              </w:rPr>
            </w:pPr>
            <w:r w:rsidRPr="007D57FC">
              <w:rPr>
                <w:rFonts w:ascii="Times New Roman" w:hAnsi="Times New Roman" w:cs="Times New Roman"/>
                <w:color w:val="000000"/>
              </w:rPr>
              <w:t xml:space="preserve"> Электровозный переулок</w:t>
            </w:r>
          </w:p>
          <w:p w:rsidR="00DF591A" w:rsidRPr="007D57FC" w:rsidRDefault="00DF591A">
            <w:pPr>
              <w:tabs>
                <w:tab w:val="left" w:pos="3686"/>
              </w:tabs>
              <w:autoSpaceDE w:val="0"/>
              <w:spacing w:before="97" w:after="160" w:line="276" w:lineRule="auto"/>
              <w:ind w:left="2977" w:hanging="2977"/>
              <w:rPr>
                <w:rFonts w:ascii="Times New Roman" w:hAnsi="Times New Roman" w:cs="Times New Roman"/>
                <w:color w:val="000000"/>
              </w:rPr>
            </w:pPr>
            <w:r w:rsidRPr="007D57FC">
              <w:rPr>
                <w:rFonts w:ascii="Times New Roman" w:hAnsi="Times New Roman" w:cs="Times New Roman"/>
                <w:color w:val="000000"/>
              </w:rPr>
              <w:t xml:space="preserve"> 2, 4</w:t>
            </w:r>
          </w:p>
        </w:tc>
        <w:tc>
          <w:tcPr>
            <w:tcW w:w="162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1998</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Деповская, 6</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55-38-26</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color w:val="000000"/>
                <w:sz w:val="24"/>
                <w:szCs w:val="24"/>
              </w:rPr>
            </w:pPr>
            <w:r w:rsidRPr="007D57FC">
              <w:rPr>
                <w:rFonts w:ascii="Times New Roman" w:hAnsi="Times New Roman" w:cs="Times New Roman"/>
                <w:color w:val="000000"/>
                <w:sz w:val="24"/>
                <w:szCs w:val="24"/>
              </w:rPr>
              <w:t>27</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27</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1020"/>
              </w:tabs>
              <w:autoSpaceDE w:val="0"/>
              <w:spacing w:before="73" w:after="160" w:line="276" w:lineRule="auto"/>
              <w:rPr>
                <w:rFonts w:ascii="Times New Roman" w:hAnsi="Times New Roman" w:cs="Times New Roman"/>
                <w:color w:val="000000"/>
              </w:rPr>
            </w:pPr>
            <w:r w:rsidRPr="007D57FC">
              <w:rPr>
                <w:rFonts w:ascii="Times New Roman" w:hAnsi="Times New Roman" w:cs="Times New Roman"/>
                <w:color w:val="000000"/>
              </w:rPr>
              <w:t>Муниципальное бюджетное общеобразовательное учреждение - средняя  общеобразовательная школа № 3 имени А.С. Пушкина г. Орла</w:t>
            </w:r>
          </w:p>
          <w:p w:rsidR="00DF591A" w:rsidRPr="007D57FC" w:rsidRDefault="00DF591A">
            <w:pPr>
              <w:tabs>
                <w:tab w:val="left" w:pos="12600"/>
              </w:tabs>
              <w:spacing w:after="160" w:line="276" w:lineRule="auto"/>
              <w:jc w:val="center"/>
              <w:rPr>
                <w:rFonts w:ascii="Times New Roman" w:hAnsi="Times New Roman" w:cs="Times New Roman"/>
                <w:color w:val="000000"/>
              </w:rPr>
            </w:pPr>
          </w:p>
        </w:tc>
        <w:tc>
          <w:tcPr>
            <w:tcW w:w="5400" w:type="dxa"/>
            <w:tcBorders>
              <w:top w:val="single" w:sz="4" w:space="0" w:color="000000"/>
              <w:left w:val="single" w:sz="4" w:space="0" w:color="000000"/>
              <w:bottom w:val="single" w:sz="4" w:space="0" w:color="000000"/>
              <w:right w:val="nil"/>
            </w:tcBorders>
          </w:tcPr>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Гайдара переулок  4</w:t>
            </w:r>
          </w:p>
          <w:p w:rsidR="00DF591A" w:rsidRPr="007D57FC" w:rsidRDefault="00DF591A">
            <w:pPr>
              <w:autoSpaceDE w:val="0"/>
              <w:spacing w:before="8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Гайдара улица 12, 14, 15, 16, 17, 18, 19, 20, 21, 22, 23, 24, 25, 26, 27, 28, 29, 30, 31, 32, 33, 34, 35, 36, 38, 39, 40, 41, 43, 44, 45, 46, 47, 48, 49</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Зимний переулок 7А, 9, 10, 12, 13, 14, 15, 16, 17, 18, 19, 20, 21, 22, 23, 25, 27, 27А</w:t>
            </w:r>
          </w:p>
          <w:p w:rsidR="00DF591A" w:rsidRPr="007D57FC" w:rsidRDefault="00DF591A">
            <w:pPr>
              <w:autoSpaceDE w:val="0"/>
              <w:spacing w:before="97" w:after="160" w:line="276" w:lineRule="auto"/>
              <w:ind w:firstLine="34"/>
              <w:rPr>
                <w:rFonts w:ascii="Times New Roman" w:hAnsi="Times New Roman" w:cs="Times New Roman"/>
                <w:color w:val="000000"/>
              </w:rPr>
            </w:pPr>
            <w:r w:rsidRPr="007D57FC">
              <w:rPr>
                <w:rFonts w:ascii="Times New Roman" w:hAnsi="Times New Roman" w:cs="Times New Roman"/>
                <w:color w:val="000000"/>
              </w:rPr>
              <w:t xml:space="preserve"> Литейный переулок 5, 7, 9, 10, 11, 12, 13, 14, 15, 16, 18, 20, 22</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Льва Толстого улица 1, 2, 2А, 4, 4А, 5, 7, 9, 11, 14, 16, 17, 18, 19, 20, 21, 21А, 27, 29, 31, 31А, 33, 35</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 xml:space="preserve"> Молодежная улица 1, 1А, 1Б, 1В, 3, 5, 7, 9, 11, 12, 13, 14, 15, 15А, 16, 17, 18, 19, 20, 21, 22, 23, 24, 26, 28, 30, 32, 34, 36, 38, 40, 42, 44, 46, 48, 50, 52, 54, 56, 56А, 58, 60, 62, 64, 66, 68, 70, 72, 74, 76, 78, 80, 82, 84, 86, 88, 90, 92, 97, 98, 98А, 98Б, 100</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Нахимовский переулок  1, 2, 3, 5</w:t>
            </w:r>
          </w:p>
          <w:p w:rsidR="00DF591A" w:rsidRPr="007D57FC" w:rsidRDefault="00DF591A">
            <w:pPr>
              <w:autoSpaceDE w:val="0"/>
              <w:spacing w:before="56" w:after="160" w:line="276" w:lineRule="auto"/>
              <w:rPr>
                <w:rFonts w:ascii="Times New Roman" w:hAnsi="Times New Roman" w:cs="Times New Roman"/>
                <w:color w:val="000000"/>
              </w:rPr>
            </w:pPr>
            <w:r w:rsidRPr="007D57FC">
              <w:rPr>
                <w:rFonts w:ascii="Times New Roman" w:hAnsi="Times New Roman" w:cs="Times New Roman"/>
                <w:color w:val="000000"/>
              </w:rPr>
              <w:t xml:space="preserve"> Окраинная улица 1, 2, 3, 4, 5, 6, 7, 8, 9, 10, 11, 12, 13, 14, 15, 16, 17, 19, 20, 21, 22, 23, 24, 25, 26, 27, 28, 29, 30, 31, 32, 33, 34, 35, 36, 37, 38, 39, 40, 40А, 41, 42, 43, 44, 45, 46, 47, 48, 49, 50, 51, 52, 53, 54, 55, 56, 57, 58, 59, 60, 61, 62, 63, 64, 65, 67, 68, 69, 70, 72, 73, 75, 77, 79, 81, 85</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Окраинный переулок  1, 3, 7, 9, 11</w:t>
            </w:r>
          </w:p>
          <w:p w:rsidR="00DF591A" w:rsidRPr="007D57FC" w:rsidRDefault="00DF591A">
            <w:pPr>
              <w:autoSpaceDE w:val="0"/>
              <w:spacing w:before="97" w:after="160" w:line="276" w:lineRule="auto"/>
              <w:ind w:left="34"/>
              <w:rPr>
                <w:rFonts w:ascii="Times New Roman" w:hAnsi="Times New Roman" w:cs="Times New Roman"/>
                <w:color w:val="000000"/>
              </w:rPr>
            </w:pPr>
            <w:r w:rsidRPr="007D57FC">
              <w:rPr>
                <w:rFonts w:ascii="Times New Roman" w:hAnsi="Times New Roman" w:cs="Times New Roman"/>
                <w:color w:val="000000"/>
              </w:rPr>
              <w:t xml:space="preserve"> Севастопольская улица 2, 3, 4, 4А, 5, 6, 7А, 8, 10, 16</w:t>
            </w:r>
          </w:p>
          <w:p w:rsidR="00DF591A" w:rsidRPr="007D57FC" w:rsidRDefault="00DF591A">
            <w:pPr>
              <w:autoSpaceDE w:val="0"/>
              <w:spacing w:before="97" w:after="160" w:line="276" w:lineRule="auto"/>
              <w:ind w:left="34" w:hanging="34"/>
              <w:rPr>
                <w:rFonts w:ascii="Times New Roman" w:hAnsi="Times New Roman" w:cs="Times New Roman"/>
                <w:color w:val="000000"/>
              </w:rPr>
            </w:pPr>
            <w:r w:rsidRPr="007D57FC">
              <w:rPr>
                <w:rFonts w:ascii="Times New Roman" w:hAnsi="Times New Roman" w:cs="Times New Roman"/>
                <w:color w:val="000000"/>
              </w:rPr>
              <w:t xml:space="preserve"> Северный переулок 1, 2, 3, 4, 5, 6, 7, 9, 10, 12, 16, 18</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Складской переулок  5А, 7</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Снежный переулок 1, 2, 3, 4, 5, 6, 7, 9</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Щекотихинский переулок</w:t>
            </w:r>
            <w:r w:rsidRPr="007D57FC">
              <w:rPr>
                <w:rFonts w:ascii="Times New Roman" w:hAnsi="Times New Roman" w:cs="Times New Roman"/>
                <w:color w:val="000000"/>
              </w:rPr>
              <w:tab/>
              <w:t xml:space="preserve"> 1, 2, 3, 4, 6, 8</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2537</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before="22" w:after="160" w:line="276" w:lineRule="auto"/>
              <w:rPr>
                <w:rFonts w:ascii="Times New Roman" w:hAnsi="Times New Roman" w:cs="Times New Roman"/>
                <w:color w:val="000000"/>
              </w:rPr>
            </w:pPr>
            <w:r w:rsidRPr="007D57FC">
              <w:rPr>
                <w:rFonts w:ascii="Times New Roman" w:hAnsi="Times New Roman" w:cs="Times New Roman"/>
                <w:color w:val="000000"/>
              </w:rPr>
              <w:t>ул. Льва Толстого, 6</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т. 46-68-73</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r w:rsidR="00DF591A" w:rsidRPr="007D57FC" w:rsidTr="00EC7677">
        <w:tc>
          <w:tcPr>
            <w:tcW w:w="816" w:type="dxa"/>
            <w:tcBorders>
              <w:top w:val="single" w:sz="4" w:space="0" w:color="000000"/>
              <w:left w:val="single" w:sz="4" w:space="0" w:color="000000"/>
              <w:bottom w:val="single" w:sz="4" w:space="0" w:color="000000"/>
              <w:right w:val="nil"/>
            </w:tcBorders>
          </w:tcPr>
          <w:p w:rsidR="00DF591A" w:rsidRPr="007D57FC" w:rsidRDefault="00DF591A">
            <w:pPr>
              <w:pStyle w:val="ConsPlusNormal"/>
              <w:snapToGrid w:val="0"/>
              <w:spacing w:line="276" w:lineRule="auto"/>
              <w:ind w:left="8" w:firstLine="0"/>
              <w:jc w:val="center"/>
              <w:rPr>
                <w:rFonts w:ascii="Times New Roman" w:hAnsi="Times New Roman" w:cs="Times New Roman"/>
                <w:bCs/>
                <w:color w:val="000000"/>
                <w:sz w:val="24"/>
                <w:szCs w:val="24"/>
              </w:rPr>
            </w:pPr>
            <w:r w:rsidRPr="007D57FC">
              <w:rPr>
                <w:rFonts w:ascii="Times New Roman" w:hAnsi="Times New Roman" w:cs="Times New Roman"/>
                <w:color w:val="000000"/>
                <w:sz w:val="24"/>
                <w:szCs w:val="24"/>
              </w:rPr>
              <w:t>28</w:t>
            </w:r>
          </w:p>
        </w:tc>
        <w:tc>
          <w:tcPr>
            <w:tcW w:w="1884"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bCs/>
                <w:color w:val="000000"/>
              </w:rPr>
              <w:t xml:space="preserve">УИК </w:t>
            </w:r>
            <w:r w:rsidRPr="007D57FC">
              <w:rPr>
                <w:rFonts w:ascii="Times New Roman" w:hAnsi="Times New Roman" w:cs="Times New Roman"/>
                <w:bCs/>
                <w:color w:val="000000"/>
              </w:rPr>
              <w:br/>
              <w:t>№</w:t>
            </w:r>
            <w:r w:rsidRPr="007D57FC">
              <w:rPr>
                <w:rFonts w:ascii="Times New Roman" w:hAnsi="Times New Roman" w:cs="Times New Roman"/>
                <w:color w:val="000000"/>
              </w:rPr>
              <w:t xml:space="preserve"> </w:t>
            </w:r>
            <w:r w:rsidRPr="007D57FC">
              <w:rPr>
                <w:rFonts w:ascii="Times New Roman" w:hAnsi="Times New Roman" w:cs="Times New Roman"/>
                <w:bCs/>
                <w:color w:val="000000"/>
              </w:rPr>
              <w:t>28</w:t>
            </w:r>
          </w:p>
        </w:tc>
        <w:tc>
          <w:tcPr>
            <w:tcW w:w="2880" w:type="dxa"/>
            <w:tcBorders>
              <w:top w:val="single" w:sz="4" w:space="0" w:color="000000"/>
              <w:left w:val="single" w:sz="4" w:space="0" w:color="000000"/>
              <w:bottom w:val="single" w:sz="4" w:space="0" w:color="000000"/>
              <w:right w:val="nil"/>
            </w:tcBorders>
          </w:tcPr>
          <w:p w:rsidR="00DF591A" w:rsidRPr="007D57FC" w:rsidRDefault="00DF591A">
            <w:pPr>
              <w:tabs>
                <w:tab w:val="left" w:pos="12600"/>
              </w:tabs>
              <w:spacing w:after="160" w:line="276" w:lineRule="auto"/>
              <w:rPr>
                <w:rFonts w:ascii="Times New Roman" w:hAnsi="Times New Roman" w:cs="Times New Roman"/>
                <w:color w:val="000000"/>
              </w:rPr>
            </w:pPr>
            <w:r w:rsidRPr="007D57FC">
              <w:rPr>
                <w:rFonts w:ascii="Times New Roman" w:hAnsi="Times New Roman" w:cs="Times New Roman"/>
                <w:color w:val="000000"/>
              </w:rPr>
              <w:t>БУ ОО «КЦСОН Железнодорожного района г. Орла» - отделение социально-досуговой деятельности граждан пожилого возраста и инвалидов</w:t>
            </w:r>
          </w:p>
        </w:tc>
        <w:tc>
          <w:tcPr>
            <w:tcW w:w="5400" w:type="dxa"/>
            <w:tcBorders>
              <w:top w:val="single" w:sz="4" w:space="0" w:color="000000"/>
              <w:left w:val="single" w:sz="4" w:space="0" w:color="000000"/>
              <w:bottom w:val="single" w:sz="4" w:space="0" w:color="000000"/>
              <w:right w:val="nil"/>
            </w:tcBorders>
          </w:tcPr>
          <w:p w:rsidR="00DF591A" w:rsidRPr="007D57FC" w:rsidRDefault="00DF591A">
            <w:pPr>
              <w:tabs>
                <w:tab w:val="left" w:pos="90"/>
                <w:tab w:val="left" w:pos="793"/>
              </w:tabs>
              <w:autoSpaceDE w:val="0"/>
              <w:spacing w:before="87" w:after="160" w:line="276" w:lineRule="auto"/>
              <w:ind w:firstLine="33"/>
              <w:rPr>
                <w:rFonts w:ascii="Times New Roman" w:hAnsi="Times New Roman" w:cs="Times New Roman"/>
                <w:color w:val="000000"/>
              </w:rPr>
            </w:pPr>
            <w:r w:rsidRPr="007D57FC">
              <w:rPr>
                <w:rFonts w:ascii="Times New Roman" w:hAnsi="Times New Roman" w:cs="Times New Roman"/>
                <w:color w:val="000000"/>
              </w:rPr>
              <w:t xml:space="preserve"> Казарма 385 Км </w:t>
            </w:r>
            <w:r>
              <w:rPr>
                <w:rFonts w:ascii="Times New Roman" w:hAnsi="Times New Roman" w:cs="Times New Roman"/>
                <w:color w:val="000000"/>
              </w:rPr>
              <w:t xml:space="preserve">       </w:t>
            </w:r>
            <w:r w:rsidRPr="007D57FC">
              <w:rPr>
                <w:rFonts w:ascii="Times New Roman" w:hAnsi="Times New Roman" w:cs="Times New Roman"/>
                <w:color w:val="000000"/>
              </w:rPr>
              <w:t>1</w:t>
            </w:r>
            <w:r w:rsidRPr="007D57FC">
              <w:rPr>
                <w:rFonts w:ascii="Times New Roman" w:hAnsi="Times New Roman" w:cs="Times New Roman"/>
                <w:color w:val="000000"/>
              </w:rPr>
              <w:tab/>
            </w:r>
          </w:p>
          <w:p w:rsidR="00DF591A" w:rsidRPr="007D57FC" w:rsidRDefault="00DF591A">
            <w:pPr>
              <w:tabs>
                <w:tab w:val="left" w:pos="90"/>
                <w:tab w:val="left" w:pos="793"/>
              </w:tabs>
              <w:autoSpaceDE w:val="0"/>
              <w:spacing w:before="97" w:after="160" w:line="276" w:lineRule="auto"/>
              <w:ind w:firstLine="33"/>
              <w:rPr>
                <w:rFonts w:ascii="Times New Roman" w:hAnsi="Times New Roman" w:cs="Times New Roman"/>
                <w:color w:val="000000"/>
              </w:rPr>
            </w:pPr>
            <w:r w:rsidRPr="007D57FC">
              <w:rPr>
                <w:rFonts w:ascii="Times New Roman" w:hAnsi="Times New Roman" w:cs="Times New Roman"/>
                <w:color w:val="000000"/>
              </w:rPr>
              <w:t xml:space="preserve"> Казарма 386 км </w:t>
            </w:r>
            <w:r>
              <w:rPr>
                <w:rFonts w:ascii="Times New Roman" w:hAnsi="Times New Roman" w:cs="Times New Roman"/>
                <w:color w:val="000000"/>
              </w:rPr>
              <w:t xml:space="preserve">       </w:t>
            </w:r>
            <w:r w:rsidRPr="007D57FC">
              <w:rPr>
                <w:rFonts w:ascii="Times New Roman" w:hAnsi="Times New Roman" w:cs="Times New Roman"/>
                <w:color w:val="000000"/>
              </w:rPr>
              <w:t>1</w:t>
            </w:r>
            <w:r w:rsidRPr="007D57FC">
              <w:rPr>
                <w:rFonts w:ascii="Times New Roman" w:hAnsi="Times New Roman" w:cs="Times New Roman"/>
                <w:color w:val="000000"/>
              </w:rPr>
              <w:tab/>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Зерновой переулок</w:t>
            </w:r>
            <w:r>
              <w:rPr>
                <w:rFonts w:ascii="Times New Roman" w:hAnsi="Times New Roman" w:cs="Times New Roman"/>
                <w:color w:val="000000"/>
              </w:rPr>
              <w:t xml:space="preserve">   </w:t>
            </w:r>
            <w:r w:rsidRPr="007D57FC">
              <w:rPr>
                <w:rFonts w:ascii="Times New Roman" w:hAnsi="Times New Roman" w:cs="Times New Roman"/>
                <w:color w:val="000000"/>
              </w:rPr>
              <w:t xml:space="preserve"> 3, 5, 7, 9</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Ливенская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 2, 4, 6, 8, 10, 12, 14, 20, 21, 22, 24, 25, 27, 28, 29, 30, 30А, 30Б, 30Г, 32, 34, 36, 38, 40, 42, 44, 46, 48, 48А, 48Б, 50, 52, 54, 56, 56А, 58, 60, 62, 64, 66</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Семинарская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rPr>
                <w:rFonts w:ascii="Times New Roman" w:hAnsi="Times New Roman" w:cs="Times New Roman"/>
                <w:color w:val="000000"/>
              </w:rPr>
            </w:pPr>
            <w:r w:rsidRPr="007D57FC">
              <w:rPr>
                <w:rFonts w:ascii="Times New Roman" w:hAnsi="Times New Roman" w:cs="Times New Roman"/>
                <w:color w:val="000000"/>
              </w:rPr>
              <w:t>1, 9, 10, 13, 15, 30, 32, 34, 36, 38, 40, 42, 44, 46, 48</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Элеваторная улица</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33" w:hanging="33"/>
              <w:rPr>
                <w:rFonts w:ascii="Times New Roman" w:hAnsi="Times New Roman" w:cs="Times New Roman"/>
                <w:color w:val="000000"/>
              </w:rPr>
            </w:pPr>
            <w:r w:rsidRPr="007D57FC">
              <w:rPr>
                <w:rFonts w:ascii="Times New Roman" w:hAnsi="Times New Roman" w:cs="Times New Roman"/>
                <w:color w:val="000000"/>
              </w:rPr>
              <w:t>21, 21Б, 23, 25, 27, 29, 31, 33, 40, 42, 44, 46</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 xml:space="preserve"> Элеваторный переулок</w:t>
            </w:r>
            <w:r w:rsidRPr="007D57FC">
              <w:rPr>
                <w:rFonts w:ascii="Times New Roman" w:hAnsi="Times New Roman" w:cs="Times New Roman"/>
                <w:color w:val="000000"/>
              </w:rPr>
              <w:tab/>
              <w:t xml:space="preserve"> </w:t>
            </w:r>
          </w:p>
          <w:p w:rsidR="00DF591A" w:rsidRPr="007D57FC" w:rsidRDefault="00DF591A">
            <w:pPr>
              <w:autoSpaceDE w:val="0"/>
              <w:spacing w:before="97" w:after="160" w:line="276" w:lineRule="auto"/>
              <w:ind w:left="2835" w:hanging="2835"/>
              <w:rPr>
                <w:rFonts w:ascii="Times New Roman" w:hAnsi="Times New Roman" w:cs="Times New Roman"/>
                <w:color w:val="000000"/>
              </w:rPr>
            </w:pPr>
            <w:r w:rsidRPr="007D57FC">
              <w:rPr>
                <w:rFonts w:ascii="Times New Roman" w:hAnsi="Times New Roman" w:cs="Times New Roman"/>
                <w:color w:val="000000"/>
              </w:rPr>
              <w:t>2, 4, 5, 6, 7, 8, 10, 12, 13, 14, 16</w:t>
            </w:r>
          </w:p>
        </w:tc>
        <w:tc>
          <w:tcPr>
            <w:tcW w:w="1620" w:type="dxa"/>
            <w:tcBorders>
              <w:top w:val="single" w:sz="4" w:space="0" w:color="000000"/>
              <w:left w:val="single" w:sz="4" w:space="0" w:color="000000"/>
              <w:bottom w:val="single" w:sz="4" w:space="0" w:color="000000"/>
              <w:right w:val="nil"/>
            </w:tcBorders>
          </w:tcPr>
          <w:p w:rsidR="00DF591A" w:rsidRPr="007D57FC" w:rsidRDefault="00DF591A" w:rsidP="007D57FC">
            <w:pPr>
              <w:tabs>
                <w:tab w:val="left" w:pos="12600"/>
              </w:tabs>
              <w:spacing w:after="160" w:line="276" w:lineRule="auto"/>
              <w:jc w:val="center"/>
              <w:rPr>
                <w:rFonts w:ascii="Times New Roman" w:hAnsi="Times New Roman" w:cs="Times New Roman"/>
                <w:color w:val="000000"/>
              </w:rPr>
            </w:pPr>
            <w:r w:rsidRPr="007D57FC">
              <w:rPr>
                <w:rFonts w:ascii="Times New Roman" w:hAnsi="Times New Roman" w:cs="Times New Roman"/>
                <w:color w:val="000000"/>
              </w:rPr>
              <w:t>1852</w:t>
            </w:r>
          </w:p>
        </w:tc>
        <w:tc>
          <w:tcPr>
            <w:tcW w:w="2960" w:type="dxa"/>
            <w:tcBorders>
              <w:top w:val="single" w:sz="4" w:space="0" w:color="000000"/>
              <w:left w:val="single" w:sz="4" w:space="0" w:color="000000"/>
              <w:bottom w:val="single" w:sz="4" w:space="0" w:color="000000"/>
              <w:right w:val="single" w:sz="4" w:space="0" w:color="000000"/>
            </w:tcBorders>
          </w:tcPr>
          <w:p w:rsidR="00DF591A" w:rsidRPr="007D57FC" w:rsidRDefault="00DF591A">
            <w:pPr>
              <w:tabs>
                <w:tab w:val="left" w:pos="90"/>
                <w:tab w:val="left" w:pos="1020"/>
              </w:tabs>
              <w:autoSpaceDE w:val="0"/>
              <w:spacing w:line="276" w:lineRule="auto"/>
              <w:rPr>
                <w:rFonts w:ascii="Times New Roman" w:hAnsi="Times New Roman" w:cs="Times New Roman"/>
                <w:color w:val="000000"/>
              </w:rPr>
            </w:pPr>
            <w:r w:rsidRPr="007D57FC">
              <w:rPr>
                <w:rFonts w:ascii="Times New Roman" w:hAnsi="Times New Roman" w:cs="Times New Roman"/>
                <w:color w:val="000000"/>
              </w:rPr>
              <w:t>ул. Ливенская, 18</w:t>
            </w:r>
          </w:p>
          <w:p w:rsidR="00DF591A" w:rsidRPr="007D57FC" w:rsidRDefault="00DF591A">
            <w:pPr>
              <w:tabs>
                <w:tab w:val="left" w:pos="90"/>
                <w:tab w:val="left" w:pos="1360"/>
              </w:tabs>
              <w:autoSpaceDE w:val="0"/>
              <w:spacing w:before="23" w:after="160" w:line="276" w:lineRule="auto"/>
              <w:rPr>
                <w:rFonts w:ascii="Times New Roman" w:hAnsi="Times New Roman" w:cs="Times New Roman"/>
                <w:color w:val="000000"/>
              </w:rPr>
            </w:pPr>
            <w:r w:rsidRPr="007D57FC">
              <w:rPr>
                <w:rFonts w:ascii="Times New Roman" w:hAnsi="Times New Roman" w:cs="Times New Roman"/>
                <w:color w:val="000000"/>
              </w:rPr>
              <w:t xml:space="preserve"> т. 55-98-70</w:t>
            </w:r>
          </w:p>
          <w:p w:rsidR="00DF591A" w:rsidRPr="007D57FC" w:rsidRDefault="00DF591A">
            <w:pPr>
              <w:tabs>
                <w:tab w:val="left" w:pos="12600"/>
              </w:tabs>
              <w:spacing w:after="160" w:line="276" w:lineRule="auto"/>
              <w:jc w:val="center"/>
              <w:rPr>
                <w:rFonts w:ascii="Times New Roman" w:hAnsi="Times New Roman" w:cs="Times New Roman"/>
                <w:color w:val="000000"/>
              </w:rPr>
            </w:pPr>
          </w:p>
        </w:tc>
      </w:tr>
    </w:tbl>
    <w:p w:rsidR="00DF591A" w:rsidRPr="007D57FC" w:rsidRDefault="00DF591A" w:rsidP="00EC7677">
      <w:pPr>
        <w:jc w:val="center"/>
        <w:rPr>
          <w:rFonts w:ascii="Times New Roman" w:hAnsi="Times New Roman" w:cs="Times New Roman"/>
          <w:color w:val="000000"/>
        </w:rPr>
      </w:pPr>
    </w:p>
    <w:p w:rsidR="00DF591A" w:rsidRPr="007D57FC" w:rsidRDefault="00DF591A" w:rsidP="00EC7677">
      <w:pPr>
        <w:pStyle w:val="1"/>
        <w:spacing w:after="0"/>
        <w:jc w:val="left"/>
        <w:rPr>
          <w:b w:val="0"/>
          <w:sz w:val="24"/>
          <w:szCs w:val="24"/>
          <w:u w:val="none"/>
        </w:rPr>
      </w:pPr>
    </w:p>
    <w:p w:rsidR="00DF591A" w:rsidRPr="007D57FC" w:rsidRDefault="00DF591A" w:rsidP="00EC7677">
      <w:pPr>
        <w:pStyle w:val="1"/>
        <w:spacing w:after="0"/>
        <w:jc w:val="left"/>
        <w:rPr>
          <w:b w:val="0"/>
          <w:sz w:val="24"/>
          <w:szCs w:val="24"/>
          <w:u w:val="none"/>
        </w:rPr>
      </w:pPr>
      <w:r w:rsidRPr="007D57FC">
        <w:rPr>
          <w:b w:val="0"/>
          <w:sz w:val="24"/>
          <w:szCs w:val="24"/>
          <w:u w:val="none"/>
        </w:rPr>
        <w:t>И.о. заместителя главы администрации  города Орла –</w:t>
      </w:r>
    </w:p>
    <w:p w:rsidR="00DF591A" w:rsidRPr="007D57FC" w:rsidRDefault="00DF591A" w:rsidP="00EC7677">
      <w:pPr>
        <w:pStyle w:val="1"/>
        <w:spacing w:after="0"/>
        <w:jc w:val="left"/>
        <w:rPr>
          <w:b w:val="0"/>
          <w:sz w:val="24"/>
          <w:szCs w:val="24"/>
          <w:u w:val="none"/>
        </w:rPr>
      </w:pPr>
      <w:r w:rsidRPr="007D57FC">
        <w:rPr>
          <w:b w:val="0"/>
          <w:sz w:val="24"/>
          <w:szCs w:val="24"/>
          <w:u w:val="none"/>
        </w:rPr>
        <w:t xml:space="preserve">начальника территориального управления по Железнодорожному району </w:t>
      </w:r>
      <w:r w:rsidRPr="007D57FC">
        <w:rPr>
          <w:b w:val="0"/>
          <w:sz w:val="24"/>
          <w:szCs w:val="24"/>
          <w:u w:val="none"/>
        </w:rPr>
        <w:tab/>
      </w:r>
      <w:r w:rsidRPr="007D57FC">
        <w:rPr>
          <w:b w:val="0"/>
          <w:sz w:val="24"/>
          <w:szCs w:val="24"/>
          <w:u w:val="none"/>
        </w:rPr>
        <w:tab/>
      </w:r>
      <w:r w:rsidRPr="007D57FC">
        <w:rPr>
          <w:b w:val="0"/>
          <w:sz w:val="24"/>
          <w:szCs w:val="24"/>
          <w:u w:val="none"/>
        </w:rPr>
        <w:tab/>
      </w:r>
      <w:r w:rsidRPr="007D57FC">
        <w:rPr>
          <w:b w:val="0"/>
          <w:sz w:val="24"/>
          <w:szCs w:val="24"/>
          <w:u w:val="none"/>
        </w:rPr>
        <w:tab/>
      </w:r>
      <w:r w:rsidRPr="007D57FC">
        <w:rPr>
          <w:b w:val="0"/>
          <w:sz w:val="24"/>
          <w:szCs w:val="24"/>
          <w:u w:val="none"/>
        </w:rPr>
        <w:tab/>
        <w:t xml:space="preserve"> </w:t>
      </w:r>
      <w:r>
        <w:rPr>
          <w:b w:val="0"/>
          <w:sz w:val="24"/>
          <w:szCs w:val="24"/>
          <w:u w:val="none"/>
        </w:rPr>
        <w:t xml:space="preserve">        </w:t>
      </w:r>
      <w:r w:rsidRPr="007D57FC">
        <w:rPr>
          <w:b w:val="0"/>
          <w:sz w:val="24"/>
          <w:szCs w:val="24"/>
          <w:u w:val="none"/>
        </w:rPr>
        <w:t xml:space="preserve">О.А. Дутов                                                                                                                              </w:t>
      </w:r>
    </w:p>
    <w:p w:rsidR="00DF591A" w:rsidRPr="007D57FC" w:rsidRDefault="00DF591A" w:rsidP="00EC7677">
      <w:pPr>
        <w:pStyle w:val="1"/>
        <w:spacing w:after="0"/>
        <w:jc w:val="left"/>
        <w:rPr>
          <w:b w:val="0"/>
          <w:sz w:val="24"/>
          <w:szCs w:val="24"/>
          <w:u w:val="none"/>
        </w:rPr>
      </w:pPr>
    </w:p>
    <w:p w:rsidR="00DF591A" w:rsidRPr="007D57FC" w:rsidRDefault="00DF591A" w:rsidP="00EC7677">
      <w:pPr>
        <w:pStyle w:val="1"/>
        <w:spacing w:after="0"/>
        <w:jc w:val="left"/>
        <w:rPr>
          <w:b w:val="0"/>
          <w:sz w:val="24"/>
          <w:szCs w:val="24"/>
          <w:u w:val="none"/>
        </w:rPr>
      </w:pPr>
      <w:r w:rsidRPr="007D57FC">
        <w:rPr>
          <w:b w:val="0"/>
          <w:sz w:val="24"/>
          <w:szCs w:val="24"/>
          <w:u w:val="none"/>
        </w:rPr>
        <w:t>Согласовано</w:t>
      </w:r>
    </w:p>
    <w:p w:rsidR="00DF591A" w:rsidRPr="007D57FC" w:rsidRDefault="00DF591A" w:rsidP="00EC7677">
      <w:pPr>
        <w:pStyle w:val="1"/>
        <w:spacing w:after="0"/>
        <w:jc w:val="left"/>
        <w:rPr>
          <w:b w:val="0"/>
          <w:bCs w:val="0"/>
          <w:sz w:val="24"/>
          <w:szCs w:val="24"/>
          <w:u w:val="none"/>
        </w:rPr>
      </w:pPr>
      <w:r w:rsidRPr="007D57FC">
        <w:rPr>
          <w:b w:val="0"/>
          <w:sz w:val="24"/>
          <w:szCs w:val="24"/>
          <w:u w:val="none"/>
        </w:rPr>
        <w:t xml:space="preserve">Председатель территориальной </w:t>
      </w:r>
      <w:r>
        <w:rPr>
          <w:b w:val="0"/>
          <w:sz w:val="24"/>
          <w:szCs w:val="24"/>
          <w:u w:val="none"/>
        </w:rPr>
        <w:t xml:space="preserve"> </w:t>
      </w:r>
      <w:r w:rsidRPr="007D57FC">
        <w:rPr>
          <w:b w:val="0"/>
          <w:sz w:val="24"/>
          <w:szCs w:val="24"/>
          <w:u w:val="none"/>
        </w:rPr>
        <w:t xml:space="preserve">избирательной комиссии </w:t>
      </w:r>
    </w:p>
    <w:p w:rsidR="00DF591A" w:rsidRPr="007D57FC" w:rsidRDefault="00DF591A" w:rsidP="00EC7677">
      <w:pPr>
        <w:pStyle w:val="1"/>
        <w:spacing w:after="0"/>
        <w:jc w:val="left"/>
        <w:rPr>
          <w:b w:val="0"/>
          <w:bCs w:val="0"/>
          <w:sz w:val="24"/>
          <w:szCs w:val="24"/>
          <w:u w:val="none"/>
        </w:rPr>
      </w:pPr>
      <w:r w:rsidRPr="007D57FC">
        <w:rPr>
          <w:b w:val="0"/>
          <w:bCs w:val="0"/>
          <w:sz w:val="24"/>
          <w:szCs w:val="24"/>
          <w:u w:val="none"/>
        </w:rPr>
        <w:t xml:space="preserve">Железнодорожного района города Орла                                                                                                                 </w:t>
      </w:r>
      <w:r>
        <w:rPr>
          <w:b w:val="0"/>
          <w:bCs w:val="0"/>
          <w:sz w:val="24"/>
          <w:szCs w:val="24"/>
          <w:u w:val="none"/>
        </w:rPr>
        <w:t xml:space="preserve">    </w:t>
      </w:r>
      <w:r w:rsidRPr="007D57FC">
        <w:rPr>
          <w:b w:val="0"/>
          <w:bCs w:val="0"/>
          <w:sz w:val="24"/>
          <w:szCs w:val="24"/>
          <w:u w:val="none"/>
        </w:rPr>
        <w:t>Е.В. Геращенко</w:t>
      </w:r>
    </w:p>
    <w:p w:rsidR="00DF591A" w:rsidRPr="007D57FC" w:rsidRDefault="00DF591A" w:rsidP="00EC7677">
      <w:pPr>
        <w:pStyle w:val="1"/>
        <w:spacing w:after="0"/>
        <w:jc w:val="left"/>
        <w:rPr>
          <w:b w:val="0"/>
          <w:bCs w:val="0"/>
          <w:sz w:val="24"/>
          <w:szCs w:val="24"/>
          <w:u w:val="none"/>
        </w:rPr>
      </w:pPr>
    </w:p>
    <w:p w:rsidR="00DF591A" w:rsidRPr="007D57FC" w:rsidRDefault="00DF591A">
      <w:pPr>
        <w:rPr>
          <w:rFonts w:ascii="Times New Roman" w:hAnsi="Times New Roman" w:cs="Times New Roman"/>
        </w:rPr>
      </w:pPr>
    </w:p>
    <w:sectPr w:rsidR="00DF591A" w:rsidRPr="007D57FC" w:rsidSect="00AE0C91">
      <w:pgSz w:w="16838" w:h="11906" w:orient="landscape"/>
      <w:pgMar w:top="1134" w:right="668"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7677"/>
    <w:rsid w:val="000A3913"/>
    <w:rsid w:val="00103AF7"/>
    <w:rsid w:val="00140628"/>
    <w:rsid w:val="00211092"/>
    <w:rsid w:val="0023188E"/>
    <w:rsid w:val="00363CD0"/>
    <w:rsid w:val="003A0D64"/>
    <w:rsid w:val="003F55EE"/>
    <w:rsid w:val="0044424C"/>
    <w:rsid w:val="0049269F"/>
    <w:rsid w:val="005212D2"/>
    <w:rsid w:val="00610725"/>
    <w:rsid w:val="00767533"/>
    <w:rsid w:val="007D57FC"/>
    <w:rsid w:val="008241CE"/>
    <w:rsid w:val="00866F92"/>
    <w:rsid w:val="008A2840"/>
    <w:rsid w:val="00916705"/>
    <w:rsid w:val="00967CC4"/>
    <w:rsid w:val="009C39F7"/>
    <w:rsid w:val="009C4E62"/>
    <w:rsid w:val="009F7946"/>
    <w:rsid w:val="00A66A4D"/>
    <w:rsid w:val="00AE0C91"/>
    <w:rsid w:val="00AF47C9"/>
    <w:rsid w:val="00B83B7C"/>
    <w:rsid w:val="00BA7CBC"/>
    <w:rsid w:val="00BD445F"/>
    <w:rsid w:val="00BD7223"/>
    <w:rsid w:val="00C653A7"/>
    <w:rsid w:val="00D52191"/>
    <w:rsid w:val="00D56E88"/>
    <w:rsid w:val="00DF591A"/>
    <w:rsid w:val="00E12495"/>
    <w:rsid w:val="00E60CF2"/>
    <w:rsid w:val="00EC7677"/>
    <w:rsid w:val="00F31D68"/>
    <w:rsid w:val="00FC50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677"/>
    <w:pPr>
      <w:widowControl w:val="0"/>
      <w:suppressAutoHyphens/>
    </w:pPr>
    <w:rPr>
      <w:rFonts w:ascii="Liberation Serif" w:eastAsia="Times New Roman" w:hAnsi="Liberation Serif" w:cs="Mangal"/>
      <w:kern w:val="2"/>
      <w:sz w:val="24"/>
      <w:szCs w:val="24"/>
      <w:lang w:eastAsia="hi-I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EC7677"/>
    <w:pPr>
      <w:spacing w:after="140" w:line="288" w:lineRule="auto"/>
    </w:pPr>
  </w:style>
  <w:style w:type="character" w:customStyle="1" w:styleId="BodyTextChar">
    <w:name w:val="Body Text Char"/>
    <w:basedOn w:val="DefaultParagraphFont"/>
    <w:link w:val="BodyText"/>
    <w:uiPriority w:val="99"/>
    <w:locked/>
    <w:rsid w:val="00EC7677"/>
    <w:rPr>
      <w:rFonts w:ascii="Liberation Serif" w:hAnsi="Liberation Serif" w:cs="Mangal"/>
      <w:kern w:val="2"/>
      <w:sz w:val="24"/>
      <w:szCs w:val="24"/>
      <w:lang w:eastAsia="hi-IN" w:bidi="hi-IN"/>
    </w:rPr>
  </w:style>
  <w:style w:type="paragraph" w:customStyle="1" w:styleId="ConsPlusNormal">
    <w:name w:val="ConsPlusNormal"/>
    <w:uiPriority w:val="99"/>
    <w:rsid w:val="00EC7677"/>
    <w:pPr>
      <w:suppressAutoHyphens/>
      <w:autoSpaceDE w:val="0"/>
      <w:ind w:firstLine="720"/>
    </w:pPr>
    <w:rPr>
      <w:rFonts w:ascii="Arial" w:eastAsia="Times New Roman" w:hAnsi="Arial" w:cs="Arial"/>
      <w:sz w:val="20"/>
      <w:szCs w:val="20"/>
      <w:lang w:eastAsia="ar-SA"/>
    </w:rPr>
  </w:style>
  <w:style w:type="paragraph" w:customStyle="1" w:styleId="1">
    <w:name w:val="Стиль1"/>
    <w:basedOn w:val="Normal"/>
    <w:uiPriority w:val="99"/>
    <w:rsid w:val="00EC7677"/>
    <w:pPr>
      <w:widowControl/>
      <w:spacing w:after="100"/>
      <w:jc w:val="center"/>
    </w:pPr>
    <w:rPr>
      <w:rFonts w:ascii="Times New Roman" w:hAnsi="Times New Roman" w:cs="Times New Roman"/>
      <w:b/>
      <w:bCs/>
      <w:kern w:val="0"/>
      <w:sz w:val="28"/>
      <w:szCs w:val="28"/>
      <w:u w:val="single"/>
      <w:lang w:eastAsia="ar-SA" w:bidi="ar-SA"/>
    </w:rPr>
  </w:style>
</w:styles>
</file>

<file path=word/webSettings.xml><?xml version="1.0" encoding="utf-8"?>
<w:webSettings xmlns:r="http://schemas.openxmlformats.org/officeDocument/2006/relationships" xmlns:w="http://schemas.openxmlformats.org/wordprocessingml/2006/main">
  <w:divs>
    <w:div w:id="3879258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40</Pages>
  <Words>5617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Рвачева</cp:lastModifiedBy>
  <cp:revision>17</cp:revision>
  <cp:lastPrinted>2016-06-29T05:34:00Z</cp:lastPrinted>
  <dcterms:created xsi:type="dcterms:W3CDTF">2016-06-28T12:19:00Z</dcterms:created>
  <dcterms:modified xsi:type="dcterms:W3CDTF">2016-06-29T05:35:00Z</dcterms:modified>
</cp:coreProperties>
</file>